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A46" w:rsidRPr="00016A46" w:rsidRDefault="00016A46" w:rsidP="00016A46">
      <w:pPr>
        <w:pStyle w:val="1"/>
        <w:jc w:val="center"/>
        <w:rPr>
          <w:b/>
          <w:sz w:val="16"/>
          <w:szCs w:val="16"/>
        </w:rPr>
      </w:pPr>
    </w:p>
    <w:p w:rsidR="00A32BD7" w:rsidRDefault="00016A46" w:rsidP="00016A46">
      <w:pPr>
        <w:pStyle w:val="1"/>
        <w:jc w:val="center"/>
        <w:rPr>
          <w:b/>
        </w:rPr>
      </w:pPr>
      <w:r>
        <w:rPr>
          <w:b/>
        </w:rPr>
        <w:t>ПЕРВОМАЙСК</w:t>
      </w:r>
      <w:r w:rsidR="003B5014">
        <w:rPr>
          <w:b/>
        </w:rPr>
        <w:t xml:space="preserve">ОЕ </w:t>
      </w:r>
      <w:r>
        <w:rPr>
          <w:b/>
        </w:rPr>
        <w:t>РАЙОНН</w:t>
      </w:r>
      <w:r w:rsidR="003B5014">
        <w:rPr>
          <w:b/>
        </w:rPr>
        <w:t>ОЕ</w:t>
      </w:r>
      <w:r>
        <w:rPr>
          <w:b/>
        </w:rPr>
        <w:t xml:space="preserve"> СО</w:t>
      </w:r>
      <w:r w:rsidR="003B5014">
        <w:rPr>
          <w:b/>
        </w:rPr>
        <w:t>БРАНИЕ</w:t>
      </w:r>
      <w:r>
        <w:rPr>
          <w:b/>
        </w:rPr>
        <w:t xml:space="preserve"> ДЕПУТАТОВ </w:t>
      </w:r>
    </w:p>
    <w:p w:rsidR="00016A46" w:rsidRDefault="00016A46" w:rsidP="00016A46">
      <w:pPr>
        <w:pStyle w:val="1"/>
        <w:jc w:val="center"/>
        <w:rPr>
          <w:b/>
        </w:rPr>
      </w:pPr>
      <w:r>
        <w:rPr>
          <w:b/>
        </w:rPr>
        <w:t>АЛТАЙСКОГО КРАЯ</w:t>
      </w:r>
    </w:p>
    <w:p w:rsidR="001E243D" w:rsidRDefault="001E243D" w:rsidP="001E243D">
      <w:pPr>
        <w:jc w:val="center"/>
        <w:rPr>
          <w:b/>
          <w:sz w:val="16"/>
        </w:rPr>
      </w:pPr>
    </w:p>
    <w:p w:rsidR="001E243D" w:rsidRPr="003F6C11" w:rsidRDefault="001E243D" w:rsidP="001E243D">
      <w:pPr>
        <w:pStyle w:val="2"/>
        <w:jc w:val="center"/>
        <w:rPr>
          <w:rFonts w:ascii="Arial" w:hAnsi="Arial" w:cs="Arial"/>
          <w:b/>
          <w:spacing w:val="84"/>
          <w:sz w:val="36"/>
          <w:szCs w:val="36"/>
        </w:rPr>
      </w:pPr>
      <w:r w:rsidRPr="003F6C11">
        <w:rPr>
          <w:rFonts w:ascii="Arial" w:hAnsi="Arial" w:cs="Arial"/>
          <w:b/>
          <w:spacing w:val="84"/>
          <w:sz w:val="36"/>
          <w:szCs w:val="36"/>
        </w:rPr>
        <w:t>РЕШЕНИЕ</w:t>
      </w:r>
    </w:p>
    <w:p w:rsidR="001E243D" w:rsidRDefault="001E243D" w:rsidP="001E243D">
      <w:pPr>
        <w:jc w:val="center"/>
        <w:rPr>
          <w:sz w:val="4"/>
        </w:rPr>
      </w:pPr>
    </w:p>
    <w:tbl>
      <w:tblPr>
        <w:tblW w:w="9356" w:type="dxa"/>
        <w:tblInd w:w="675" w:type="dxa"/>
        <w:tblLayout w:type="fixed"/>
        <w:tblLook w:val="0000"/>
      </w:tblPr>
      <w:tblGrid>
        <w:gridCol w:w="2268"/>
        <w:gridCol w:w="2410"/>
        <w:gridCol w:w="1481"/>
        <w:gridCol w:w="1496"/>
        <w:gridCol w:w="1701"/>
      </w:tblGrid>
      <w:tr w:rsidR="000D7E6A" w:rsidRPr="00063958" w:rsidTr="00A1167C">
        <w:trPr>
          <w:cantSplit/>
          <w:trHeight w:val="567"/>
        </w:trPr>
        <w:tc>
          <w:tcPr>
            <w:tcW w:w="9356" w:type="dxa"/>
            <w:gridSpan w:val="5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D7E6A" w:rsidRPr="00063958" w:rsidRDefault="000D7E6A" w:rsidP="006A7CE1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0D7E6A" w:rsidRPr="00063958" w:rsidTr="00A1167C">
        <w:trPr>
          <w:cantSplit/>
        </w:trPr>
        <w:tc>
          <w:tcPr>
            <w:tcW w:w="2268" w:type="dxa"/>
            <w:tcBorders>
              <w:bottom w:val="single" w:sz="4" w:space="0" w:color="auto"/>
            </w:tcBorders>
          </w:tcPr>
          <w:p w:rsidR="000D7E6A" w:rsidRPr="008F6DE9" w:rsidRDefault="000D7E6A" w:rsidP="006A7CE1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FFFFFF"/>
              <w:bottom w:val="single" w:sz="4" w:space="0" w:color="FFFFFF"/>
            </w:tcBorders>
          </w:tcPr>
          <w:p w:rsidR="000D7E6A" w:rsidRPr="001E243D" w:rsidRDefault="000D7E6A" w:rsidP="006A7CE1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:rsidR="000D7E6A" w:rsidRPr="00063958" w:rsidRDefault="000D7E6A" w:rsidP="006A7CE1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0D7E6A" w:rsidRPr="00063958" w:rsidTr="00A1167C">
        <w:trPr>
          <w:cantSplit/>
        </w:trPr>
        <w:tc>
          <w:tcPr>
            <w:tcW w:w="9356" w:type="dxa"/>
            <w:gridSpan w:val="5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D7E6A" w:rsidRPr="00063958" w:rsidRDefault="000D7E6A" w:rsidP="006A7CE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02EC6">
              <w:rPr>
                <w:sz w:val="24"/>
              </w:rPr>
              <w:t>г.  Новоалтайск</w:t>
            </w:r>
          </w:p>
        </w:tc>
      </w:tr>
      <w:tr w:rsidR="000D7E6A" w:rsidRPr="00063958" w:rsidTr="00A1167C">
        <w:trPr>
          <w:cantSplit/>
          <w:trHeight w:val="1070"/>
        </w:trPr>
        <w:tc>
          <w:tcPr>
            <w:tcW w:w="9356" w:type="dxa"/>
            <w:gridSpan w:val="5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D7E6A" w:rsidRPr="00063958" w:rsidRDefault="000D7E6A" w:rsidP="006A7CE1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0D7E6A" w:rsidRPr="00063958" w:rsidTr="00A1167C">
        <w:trPr>
          <w:cantSplit/>
        </w:trPr>
        <w:tc>
          <w:tcPr>
            <w:tcW w:w="4678" w:type="dxa"/>
            <w:gridSpan w:val="2"/>
          </w:tcPr>
          <w:p w:rsidR="000D7E6A" w:rsidRPr="0018257A" w:rsidRDefault="00466BEB" w:rsidP="00D9174A">
            <w:pPr>
              <w:ind w:left="-108"/>
              <w:jc w:val="both"/>
              <w:rPr>
                <w:sz w:val="26"/>
                <w:szCs w:val="26"/>
              </w:rPr>
            </w:pPr>
            <w:r w:rsidRPr="0018257A">
              <w:rPr>
                <w:sz w:val="26"/>
                <w:szCs w:val="26"/>
              </w:rPr>
              <w:t>О</w:t>
            </w:r>
            <w:r w:rsidR="00B07174" w:rsidRPr="0018257A">
              <w:rPr>
                <w:sz w:val="26"/>
                <w:szCs w:val="26"/>
              </w:rPr>
              <w:t>б</w:t>
            </w:r>
            <w:r w:rsidRPr="0018257A">
              <w:rPr>
                <w:sz w:val="26"/>
                <w:szCs w:val="26"/>
              </w:rPr>
              <w:t xml:space="preserve"> </w:t>
            </w:r>
            <w:r w:rsidR="00B07174" w:rsidRPr="0018257A">
              <w:rPr>
                <w:sz w:val="26"/>
                <w:szCs w:val="26"/>
              </w:rPr>
              <w:t>установлении коэффициентов К и К1 при определении размера годовой арендной платы за зем</w:t>
            </w:r>
            <w:r w:rsidR="00D9174A" w:rsidRPr="0018257A">
              <w:rPr>
                <w:sz w:val="26"/>
                <w:szCs w:val="26"/>
              </w:rPr>
              <w:t>ельные участки</w:t>
            </w:r>
            <w:r w:rsidR="00B07174" w:rsidRPr="0018257A">
              <w:rPr>
                <w:sz w:val="26"/>
                <w:szCs w:val="26"/>
              </w:rPr>
              <w:t>, предоставл</w:t>
            </w:r>
            <w:r w:rsidR="00D9174A" w:rsidRPr="0018257A">
              <w:rPr>
                <w:sz w:val="26"/>
                <w:szCs w:val="26"/>
              </w:rPr>
              <w:t>яем</w:t>
            </w:r>
            <w:r w:rsidR="00B07174" w:rsidRPr="0018257A">
              <w:rPr>
                <w:sz w:val="26"/>
                <w:szCs w:val="26"/>
              </w:rPr>
              <w:t xml:space="preserve">ые в аренду </w:t>
            </w:r>
            <w:r w:rsidR="005D5C92" w:rsidRPr="0018257A">
              <w:rPr>
                <w:sz w:val="26"/>
                <w:szCs w:val="26"/>
              </w:rPr>
              <w:t>без проведения конкурсных процедур</w:t>
            </w:r>
            <w:r w:rsidR="00D9174A" w:rsidRPr="0018257A">
              <w:rPr>
                <w:sz w:val="26"/>
                <w:szCs w:val="26"/>
              </w:rPr>
              <w:t>,</w:t>
            </w:r>
            <w:r w:rsidR="00B07174" w:rsidRPr="0018257A">
              <w:rPr>
                <w:sz w:val="26"/>
                <w:szCs w:val="26"/>
              </w:rPr>
              <w:t xml:space="preserve"> расположенные на территории Первомайского района</w:t>
            </w:r>
            <w:r w:rsidR="00D9174A" w:rsidRPr="0018257A">
              <w:rPr>
                <w:sz w:val="26"/>
                <w:szCs w:val="26"/>
              </w:rPr>
              <w:t>,</w:t>
            </w:r>
            <w:r w:rsidR="00B07174" w:rsidRPr="0018257A">
              <w:rPr>
                <w:sz w:val="26"/>
                <w:szCs w:val="26"/>
              </w:rPr>
              <w:t xml:space="preserve"> государственная собственность на которые не разграничена, и земли, находящиеся в собственности муниципального образования Первомайский район Алтайского края</w:t>
            </w:r>
          </w:p>
        </w:tc>
        <w:tc>
          <w:tcPr>
            <w:tcW w:w="1481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D7E6A" w:rsidRPr="00063958" w:rsidRDefault="000D7E6A" w:rsidP="006A7CE1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D7E6A" w:rsidRPr="00063958" w:rsidRDefault="000D7E6A" w:rsidP="006A7CE1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0D7E6A" w:rsidRPr="00063958" w:rsidTr="00A1167C">
        <w:trPr>
          <w:cantSplit/>
          <w:trHeight w:hRule="exact" w:val="1026"/>
        </w:trPr>
        <w:tc>
          <w:tcPr>
            <w:tcW w:w="4678" w:type="dxa"/>
            <w:gridSpan w:val="2"/>
            <w:tcBorders>
              <w:left w:val="single" w:sz="4" w:space="0" w:color="FFFFFF"/>
              <w:bottom w:val="nil"/>
              <w:right w:val="single" w:sz="4" w:space="0" w:color="FFFFFF"/>
            </w:tcBorders>
          </w:tcPr>
          <w:p w:rsidR="000D7E6A" w:rsidRDefault="000D7E6A" w:rsidP="006A7CE1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0D7E6A" w:rsidRPr="00063958" w:rsidRDefault="000D7E6A" w:rsidP="006A7CE1">
            <w:pPr>
              <w:spacing w:line="240" w:lineRule="exact"/>
              <w:rPr>
                <w:sz w:val="28"/>
                <w:szCs w:val="28"/>
              </w:rPr>
            </w:pPr>
          </w:p>
        </w:tc>
      </w:tr>
    </w:tbl>
    <w:p w:rsidR="009703DF" w:rsidRPr="0018257A" w:rsidRDefault="00D9174A" w:rsidP="00110B57">
      <w:pPr>
        <w:autoSpaceDE w:val="0"/>
        <w:autoSpaceDN w:val="0"/>
        <w:adjustRightInd w:val="0"/>
        <w:ind w:left="567" w:firstLine="709"/>
        <w:jc w:val="both"/>
        <w:rPr>
          <w:iCs/>
          <w:sz w:val="26"/>
          <w:szCs w:val="26"/>
        </w:rPr>
      </w:pPr>
      <w:r w:rsidRPr="0018257A">
        <w:rPr>
          <w:iCs/>
          <w:sz w:val="26"/>
          <w:szCs w:val="26"/>
        </w:rPr>
        <w:t>В</w:t>
      </w:r>
      <w:r w:rsidR="00B04DC3" w:rsidRPr="0018257A">
        <w:rPr>
          <w:iCs/>
          <w:sz w:val="26"/>
          <w:szCs w:val="26"/>
        </w:rPr>
        <w:t xml:space="preserve"> </w:t>
      </w:r>
      <w:r w:rsidR="0027015C" w:rsidRPr="0018257A">
        <w:rPr>
          <w:color w:val="000000"/>
          <w:sz w:val="26"/>
          <w:szCs w:val="26"/>
        </w:rPr>
        <w:t xml:space="preserve">соответствии с </w:t>
      </w:r>
      <w:r w:rsidR="00CA44AF" w:rsidRPr="0018257A">
        <w:rPr>
          <w:sz w:val="26"/>
          <w:szCs w:val="26"/>
        </w:rPr>
        <w:t>Постановление</w:t>
      </w:r>
      <w:r w:rsidR="00110B57" w:rsidRPr="0018257A">
        <w:rPr>
          <w:sz w:val="26"/>
          <w:szCs w:val="26"/>
        </w:rPr>
        <w:t>м</w:t>
      </w:r>
      <w:r w:rsidR="00CA44AF" w:rsidRPr="0018257A">
        <w:rPr>
          <w:sz w:val="26"/>
          <w:szCs w:val="26"/>
        </w:rPr>
        <w:t xml:space="preserve"> Правительства РФ от 16.07.2009 </w:t>
      </w:r>
      <w:r w:rsidR="00110B57" w:rsidRPr="0018257A">
        <w:rPr>
          <w:sz w:val="26"/>
          <w:szCs w:val="26"/>
        </w:rPr>
        <w:t>№</w:t>
      </w:r>
      <w:r w:rsidR="00CA44AF" w:rsidRPr="0018257A">
        <w:rPr>
          <w:sz w:val="26"/>
          <w:szCs w:val="26"/>
        </w:rPr>
        <w:t xml:space="preserve"> 582</w:t>
      </w:r>
      <w:r w:rsidR="00110B57" w:rsidRPr="0018257A">
        <w:rPr>
          <w:sz w:val="26"/>
          <w:szCs w:val="26"/>
        </w:rPr>
        <w:t xml:space="preserve"> «</w:t>
      </w:r>
      <w:r w:rsidR="00CA44AF" w:rsidRPr="0018257A">
        <w:rPr>
          <w:sz w:val="26"/>
          <w:szCs w:val="26"/>
        </w:rPr>
        <w:t>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Федерации», Постановлением Администрации Алтайского края от 24.12.2007 № 603 «Об утверждении Положения о порядке определения размера арендной платы за использование находящихся на территории Алтайского края земельных участков, государственная собственность на которые не разграничена, порядке, условиях и сроках ее внесения»,</w:t>
      </w:r>
      <w:r w:rsidR="00110B57" w:rsidRPr="0018257A">
        <w:rPr>
          <w:sz w:val="26"/>
          <w:szCs w:val="26"/>
        </w:rPr>
        <w:t xml:space="preserve"> </w:t>
      </w:r>
      <w:r w:rsidR="00A21DB6" w:rsidRPr="0018257A">
        <w:rPr>
          <w:color w:val="000000"/>
          <w:sz w:val="26"/>
          <w:szCs w:val="26"/>
        </w:rPr>
        <w:t>стать</w:t>
      </w:r>
      <w:r w:rsidR="006A1D5A" w:rsidRPr="0018257A">
        <w:rPr>
          <w:color w:val="000000"/>
          <w:sz w:val="26"/>
          <w:szCs w:val="26"/>
        </w:rPr>
        <w:t>ями 28,</w:t>
      </w:r>
      <w:r w:rsidR="0027015C" w:rsidRPr="0018257A">
        <w:rPr>
          <w:color w:val="000000"/>
          <w:sz w:val="26"/>
          <w:szCs w:val="26"/>
        </w:rPr>
        <w:t xml:space="preserve"> </w:t>
      </w:r>
      <w:r w:rsidR="007C2180" w:rsidRPr="0018257A">
        <w:rPr>
          <w:color w:val="000000"/>
          <w:sz w:val="26"/>
          <w:szCs w:val="26"/>
        </w:rPr>
        <w:t>58</w:t>
      </w:r>
      <w:r w:rsidR="00AD525D" w:rsidRPr="0018257A">
        <w:rPr>
          <w:sz w:val="26"/>
          <w:szCs w:val="26"/>
        </w:rPr>
        <w:t xml:space="preserve"> Устав</w:t>
      </w:r>
      <w:r w:rsidR="0027015C" w:rsidRPr="0018257A">
        <w:rPr>
          <w:sz w:val="26"/>
          <w:szCs w:val="26"/>
        </w:rPr>
        <w:t>а</w:t>
      </w:r>
      <w:r w:rsidR="00AD525D" w:rsidRPr="0018257A">
        <w:rPr>
          <w:sz w:val="26"/>
          <w:szCs w:val="26"/>
        </w:rPr>
        <w:t xml:space="preserve"> муниципального образования Первомайский район</w:t>
      </w:r>
      <w:r w:rsidR="006A1D5A" w:rsidRPr="0018257A">
        <w:rPr>
          <w:sz w:val="26"/>
          <w:szCs w:val="26"/>
        </w:rPr>
        <w:t xml:space="preserve"> Алтайского края</w:t>
      </w:r>
      <w:r w:rsidR="007C2180" w:rsidRPr="0018257A">
        <w:rPr>
          <w:iCs/>
          <w:sz w:val="26"/>
          <w:szCs w:val="26"/>
        </w:rPr>
        <w:t xml:space="preserve">, </w:t>
      </w:r>
      <w:r w:rsidR="00A32BD7" w:rsidRPr="0018257A">
        <w:rPr>
          <w:iCs/>
          <w:sz w:val="26"/>
          <w:szCs w:val="26"/>
        </w:rPr>
        <w:t xml:space="preserve">Первомайское </w:t>
      </w:r>
      <w:r w:rsidR="007C2180" w:rsidRPr="0018257A">
        <w:rPr>
          <w:iCs/>
          <w:sz w:val="26"/>
          <w:szCs w:val="26"/>
        </w:rPr>
        <w:t xml:space="preserve">районное </w:t>
      </w:r>
      <w:r w:rsidR="00384AF3" w:rsidRPr="0018257A">
        <w:rPr>
          <w:iCs/>
          <w:sz w:val="26"/>
          <w:szCs w:val="26"/>
        </w:rPr>
        <w:t>Со</w:t>
      </w:r>
      <w:r w:rsidR="003B5014" w:rsidRPr="0018257A">
        <w:rPr>
          <w:iCs/>
          <w:sz w:val="26"/>
          <w:szCs w:val="26"/>
        </w:rPr>
        <w:t>брание</w:t>
      </w:r>
      <w:r w:rsidR="00384AF3" w:rsidRPr="0018257A">
        <w:rPr>
          <w:iCs/>
          <w:sz w:val="26"/>
          <w:szCs w:val="26"/>
        </w:rPr>
        <w:t xml:space="preserve"> депутатов </w:t>
      </w:r>
      <w:r w:rsidR="00A32BD7" w:rsidRPr="0018257A">
        <w:rPr>
          <w:iCs/>
          <w:sz w:val="26"/>
          <w:szCs w:val="26"/>
        </w:rPr>
        <w:t>Алтайского края</w:t>
      </w:r>
      <w:r w:rsidR="00A1167C" w:rsidRPr="0018257A">
        <w:rPr>
          <w:iCs/>
          <w:sz w:val="26"/>
          <w:szCs w:val="26"/>
        </w:rPr>
        <w:t>,</w:t>
      </w:r>
      <w:r w:rsidR="00A32BD7" w:rsidRPr="0018257A">
        <w:rPr>
          <w:iCs/>
          <w:sz w:val="26"/>
          <w:szCs w:val="26"/>
        </w:rPr>
        <w:t xml:space="preserve"> </w:t>
      </w:r>
      <w:r w:rsidR="00384AF3" w:rsidRPr="0018257A">
        <w:rPr>
          <w:iCs/>
          <w:sz w:val="26"/>
          <w:szCs w:val="26"/>
        </w:rPr>
        <w:t>РЕШИЛ</w:t>
      </w:r>
      <w:r w:rsidR="003B5014" w:rsidRPr="0018257A">
        <w:rPr>
          <w:iCs/>
          <w:sz w:val="26"/>
          <w:szCs w:val="26"/>
        </w:rPr>
        <w:t>О</w:t>
      </w:r>
      <w:r w:rsidR="00384AF3" w:rsidRPr="0018257A">
        <w:rPr>
          <w:iCs/>
          <w:sz w:val="26"/>
          <w:szCs w:val="26"/>
        </w:rPr>
        <w:t>:</w:t>
      </w:r>
    </w:p>
    <w:p w:rsidR="008B3DDF" w:rsidRPr="0018257A" w:rsidRDefault="008B3DDF" w:rsidP="00A1167C">
      <w:pPr>
        <w:ind w:left="567" w:firstLine="709"/>
        <w:jc w:val="both"/>
        <w:rPr>
          <w:iCs/>
          <w:sz w:val="26"/>
          <w:szCs w:val="26"/>
        </w:rPr>
      </w:pPr>
    </w:p>
    <w:p w:rsidR="0022608F" w:rsidRPr="0018257A" w:rsidRDefault="0073572A" w:rsidP="0022608F">
      <w:pPr>
        <w:ind w:left="567" w:firstLine="709"/>
        <w:jc w:val="both"/>
        <w:rPr>
          <w:sz w:val="26"/>
          <w:szCs w:val="26"/>
        </w:rPr>
      </w:pPr>
      <w:r w:rsidRPr="0018257A">
        <w:rPr>
          <w:sz w:val="26"/>
          <w:szCs w:val="26"/>
        </w:rPr>
        <w:t xml:space="preserve">1. </w:t>
      </w:r>
      <w:r w:rsidR="00E27C5D" w:rsidRPr="0018257A">
        <w:rPr>
          <w:sz w:val="26"/>
          <w:szCs w:val="26"/>
        </w:rPr>
        <w:t>Принять нормативный правовой акт «</w:t>
      </w:r>
      <w:r w:rsidR="00CC5B48" w:rsidRPr="0018257A">
        <w:rPr>
          <w:sz w:val="26"/>
          <w:szCs w:val="26"/>
        </w:rPr>
        <w:t xml:space="preserve">Об установлении коэффициентов К и К1 при определении размера годовой арендной платы за земельные участки, предоставляемые в аренду </w:t>
      </w:r>
      <w:r w:rsidR="005D5C92" w:rsidRPr="0018257A">
        <w:rPr>
          <w:sz w:val="26"/>
          <w:szCs w:val="26"/>
        </w:rPr>
        <w:t>без проведения конкурсных процедур</w:t>
      </w:r>
      <w:r w:rsidR="00CC5B48" w:rsidRPr="0018257A">
        <w:rPr>
          <w:sz w:val="26"/>
          <w:szCs w:val="26"/>
        </w:rPr>
        <w:t>, расположенные на территории Первомайского района, государственная собственность на которые не разграничена, и земли, находящиеся в собственности муниципального образования Первомайский район Алтайского края»</w:t>
      </w:r>
      <w:r w:rsidR="00E27C5D" w:rsidRPr="0018257A">
        <w:rPr>
          <w:sz w:val="26"/>
          <w:szCs w:val="26"/>
        </w:rPr>
        <w:t>.</w:t>
      </w:r>
    </w:p>
    <w:p w:rsidR="005E48E5" w:rsidRPr="0018257A" w:rsidRDefault="00CC5B48" w:rsidP="0022608F">
      <w:pPr>
        <w:ind w:left="567" w:firstLine="709"/>
        <w:jc w:val="both"/>
        <w:rPr>
          <w:sz w:val="26"/>
          <w:szCs w:val="26"/>
        </w:rPr>
      </w:pPr>
      <w:r w:rsidRPr="0018257A">
        <w:rPr>
          <w:sz w:val="26"/>
          <w:szCs w:val="26"/>
        </w:rPr>
        <w:lastRenderedPageBreak/>
        <w:t xml:space="preserve">2. </w:t>
      </w:r>
      <w:r w:rsidR="005E48E5" w:rsidRPr="0018257A">
        <w:rPr>
          <w:sz w:val="26"/>
          <w:szCs w:val="26"/>
        </w:rPr>
        <w:t>Направить указанный нормативный правовой акт главе Первомайского района Алтайского края для подписания и опубликования в установленном порядке.</w:t>
      </w:r>
    </w:p>
    <w:p w:rsidR="005F6751" w:rsidRDefault="005E48E5" w:rsidP="0022608F">
      <w:pPr>
        <w:ind w:left="567" w:firstLine="709"/>
        <w:jc w:val="both"/>
        <w:rPr>
          <w:sz w:val="26"/>
          <w:szCs w:val="26"/>
        </w:rPr>
      </w:pPr>
      <w:r w:rsidRPr="0018257A">
        <w:rPr>
          <w:sz w:val="26"/>
          <w:szCs w:val="26"/>
        </w:rPr>
        <w:t xml:space="preserve">3. </w:t>
      </w:r>
      <w:r w:rsidR="00CC5B48" w:rsidRPr="0018257A">
        <w:rPr>
          <w:sz w:val="26"/>
          <w:szCs w:val="26"/>
        </w:rPr>
        <w:t>Признать утратившим</w:t>
      </w:r>
      <w:r w:rsidR="005F6751">
        <w:rPr>
          <w:sz w:val="26"/>
          <w:szCs w:val="26"/>
        </w:rPr>
        <w:t>и</w:t>
      </w:r>
      <w:r w:rsidR="00CC5B48" w:rsidRPr="0018257A">
        <w:rPr>
          <w:sz w:val="26"/>
          <w:szCs w:val="26"/>
        </w:rPr>
        <w:t xml:space="preserve"> силу решени</w:t>
      </w:r>
      <w:r w:rsidR="005F6751">
        <w:rPr>
          <w:sz w:val="26"/>
          <w:szCs w:val="26"/>
        </w:rPr>
        <w:t>я</w:t>
      </w:r>
      <w:r w:rsidR="00CC5B48" w:rsidRPr="0018257A">
        <w:rPr>
          <w:sz w:val="26"/>
          <w:szCs w:val="26"/>
        </w:rPr>
        <w:t xml:space="preserve"> Первомайского районного Собрания депутатов</w:t>
      </w:r>
      <w:r w:rsidR="005F6751">
        <w:rPr>
          <w:sz w:val="26"/>
          <w:szCs w:val="26"/>
        </w:rPr>
        <w:t>:</w:t>
      </w:r>
    </w:p>
    <w:p w:rsidR="005F6751" w:rsidRDefault="005F6751" w:rsidP="0022608F">
      <w:pPr>
        <w:ind w:left="567" w:firstLine="709"/>
        <w:jc w:val="both"/>
        <w:rPr>
          <w:sz w:val="26"/>
          <w:szCs w:val="26"/>
        </w:rPr>
      </w:pPr>
      <w:r w:rsidRPr="0018257A">
        <w:rPr>
          <w:bCs/>
          <w:sz w:val="26"/>
          <w:szCs w:val="26"/>
        </w:rPr>
        <w:t>от 26.04.2017 № 27 «Об установлении коэффициентов К и К1 при определении размеров годовой арендной платы за земли, предоставленные в аренду без торгов расположенные на территории</w:t>
      </w:r>
      <w:r w:rsidRPr="0018257A">
        <w:rPr>
          <w:sz w:val="26"/>
          <w:szCs w:val="26"/>
        </w:rPr>
        <w:t xml:space="preserve"> Первомайского района государственная собственность на которые не разграничена, и земли, находящиеся в собственности муниципального образования Первомайский район Алтайского края</w:t>
      </w:r>
      <w:r>
        <w:rPr>
          <w:sz w:val="26"/>
          <w:szCs w:val="26"/>
        </w:rPr>
        <w:t>»;</w:t>
      </w:r>
    </w:p>
    <w:p w:rsidR="0022608F" w:rsidRPr="0018257A" w:rsidRDefault="00CC5B48" w:rsidP="0022608F">
      <w:pPr>
        <w:ind w:left="567" w:firstLine="709"/>
        <w:jc w:val="both"/>
        <w:rPr>
          <w:sz w:val="26"/>
          <w:szCs w:val="26"/>
        </w:rPr>
      </w:pPr>
      <w:r w:rsidRPr="0018257A">
        <w:rPr>
          <w:sz w:val="26"/>
          <w:szCs w:val="26"/>
        </w:rPr>
        <w:t xml:space="preserve">от </w:t>
      </w:r>
      <w:r w:rsidRPr="0018257A">
        <w:rPr>
          <w:rStyle w:val="apple-converted-space"/>
          <w:sz w:val="26"/>
          <w:szCs w:val="26"/>
        </w:rPr>
        <w:t> </w:t>
      </w:r>
      <w:r w:rsidR="0022608F" w:rsidRPr="0018257A">
        <w:rPr>
          <w:rStyle w:val="apple-converted-space"/>
          <w:sz w:val="26"/>
          <w:szCs w:val="26"/>
        </w:rPr>
        <w:t>13.12.2018 № 114 «О</w:t>
      </w:r>
      <w:r w:rsidR="0022608F" w:rsidRPr="0018257A">
        <w:rPr>
          <w:bCs/>
          <w:sz w:val="26"/>
          <w:szCs w:val="26"/>
        </w:rPr>
        <w:t xml:space="preserve"> внесении изменения в решение районного Собрания депутатов от 26.04.2017 № 27 «Об установлении коэффициентов К и К1 при определении размеров годовой арендной платы за земли, предоставленные в аренду без торгов расположенные на территории</w:t>
      </w:r>
      <w:r w:rsidR="0022608F" w:rsidRPr="0018257A">
        <w:rPr>
          <w:sz w:val="26"/>
          <w:szCs w:val="26"/>
        </w:rPr>
        <w:t xml:space="preserve"> Первомайского района государственная собственность на которые не разграничена, и земли, находящиеся в собственности муниципального образования Первомайский район Алтайского края».</w:t>
      </w:r>
    </w:p>
    <w:p w:rsidR="00C362D0" w:rsidRPr="0018257A" w:rsidRDefault="005F6751" w:rsidP="00A1167C">
      <w:pPr>
        <w:autoSpaceDE w:val="0"/>
        <w:autoSpaceDN w:val="0"/>
        <w:adjustRightInd w:val="0"/>
        <w:ind w:left="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575981" w:rsidRPr="0018257A">
        <w:rPr>
          <w:sz w:val="26"/>
          <w:szCs w:val="26"/>
        </w:rPr>
        <w:t xml:space="preserve">. Контроль за исполнением </w:t>
      </w:r>
      <w:r w:rsidR="00FB112C" w:rsidRPr="0018257A">
        <w:rPr>
          <w:sz w:val="26"/>
          <w:szCs w:val="26"/>
        </w:rPr>
        <w:t>решения возложить на постоянную комиссию по вопросам</w:t>
      </w:r>
      <w:r w:rsidR="00BD6F32" w:rsidRPr="0018257A">
        <w:rPr>
          <w:sz w:val="26"/>
          <w:szCs w:val="26"/>
        </w:rPr>
        <w:t xml:space="preserve"> экономики, собственности, сельского хозяйства и землепользования (Горожанин Н.А.).</w:t>
      </w:r>
    </w:p>
    <w:p w:rsidR="009F0248" w:rsidRPr="0018257A" w:rsidRDefault="009F0248" w:rsidP="00A1167C">
      <w:pPr>
        <w:autoSpaceDE w:val="0"/>
        <w:autoSpaceDN w:val="0"/>
        <w:adjustRightInd w:val="0"/>
        <w:ind w:left="567" w:firstLine="709"/>
        <w:jc w:val="both"/>
        <w:rPr>
          <w:sz w:val="26"/>
          <w:szCs w:val="26"/>
        </w:rPr>
      </w:pPr>
    </w:p>
    <w:p w:rsidR="009F0248" w:rsidRPr="0018257A" w:rsidRDefault="009F0248" w:rsidP="00A1167C">
      <w:pPr>
        <w:autoSpaceDE w:val="0"/>
        <w:autoSpaceDN w:val="0"/>
        <w:adjustRightInd w:val="0"/>
        <w:ind w:left="567" w:firstLine="709"/>
        <w:jc w:val="both"/>
        <w:rPr>
          <w:sz w:val="26"/>
          <w:szCs w:val="26"/>
        </w:rPr>
      </w:pPr>
    </w:p>
    <w:p w:rsidR="00BD6F32" w:rsidRPr="0018257A" w:rsidRDefault="00BD6F32" w:rsidP="00A1167C">
      <w:pPr>
        <w:autoSpaceDE w:val="0"/>
        <w:autoSpaceDN w:val="0"/>
        <w:adjustRightInd w:val="0"/>
        <w:ind w:left="567" w:firstLine="709"/>
        <w:jc w:val="both"/>
        <w:rPr>
          <w:sz w:val="26"/>
          <w:szCs w:val="26"/>
        </w:rPr>
      </w:pPr>
    </w:p>
    <w:p w:rsidR="0039643D" w:rsidRPr="0018257A" w:rsidRDefault="0039643D" w:rsidP="0039643D">
      <w:pPr>
        <w:ind w:left="567"/>
        <w:jc w:val="both"/>
        <w:rPr>
          <w:sz w:val="26"/>
          <w:szCs w:val="26"/>
        </w:rPr>
      </w:pPr>
      <w:r w:rsidRPr="0018257A">
        <w:rPr>
          <w:sz w:val="26"/>
          <w:szCs w:val="26"/>
        </w:rPr>
        <w:t>Председатель районного Собрания депутатов</w:t>
      </w:r>
      <w:r w:rsidRPr="0018257A">
        <w:rPr>
          <w:sz w:val="26"/>
          <w:szCs w:val="26"/>
        </w:rPr>
        <w:tab/>
      </w:r>
      <w:r w:rsidRPr="0018257A">
        <w:rPr>
          <w:sz w:val="26"/>
          <w:szCs w:val="26"/>
        </w:rPr>
        <w:tab/>
      </w:r>
      <w:r w:rsidRPr="0018257A">
        <w:rPr>
          <w:sz w:val="26"/>
          <w:szCs w:val="26"/>
        </w:rPr>
        <w:tab/>
        <w:t xml:space="preserve"> </w:t>
      </w:r>
      <w:r w:rsidR="0018257A">
        <w:rPr>
          <w:sz w:val="26"/>
          <w:szCs w:val="26"/>
        </w:rPr>
        <w:t xml:space="preserve">               </w:t>
      </w:r>
      <w:r w:rsidRPr="0018257A">
        <w:rPr>
          <w:sz w:val="26"/>
          <w:szCs w:val="26"/>
        </w:rPr>
        <w:t>Ю.А. Фролова</w:t>
      </w:r>
    </w:p>
    <w:p w:rsidR="0039643D" w:rsidRPr="0018257A" w:rsidRDefault="0039643D" w:rsidP="0039643D">
      <w:pPr>
        <w:jc w:val="both"/>
        <w:rPr>
          <w:sz w:val="26"/>
          <w:szCs w:val="26"/>
        </w:rPr>
      </w:pPr>
    </w:p>
    <w:p w:rsidR="0061208E" w:rsidRPr="0018257A" w:rsidRDefault="0061208E" w:rsidP="0061208E">
      <w:pPr>
        <w:rPr>
          <w:sz w:val="26"/>
          <w:szCs w:val="26"/>
        </w:rPr>
      </w:pPr>
    </w:p>
    <w:p w:rsidR="0061208E" w:rsidRPr="0018257A" w:rsidRDefault="0061208E" w:rsidP="0061208E">
      <w:pPr>
        <w:rPr>
          <w:sz w:val="26"/>
          <w:szCs w:val="26"/>
        </w:rPr>
      </w:pPr>
    </w:p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18257A" w:rsidRDefault="0018257A" w:rsidP="0061208E"/>
    <w:p w:rsidR="0018257A" w:rsidRDefault="0018257A" w:rsidP="0061208E"/>
    <w:p w:rsidR="00BC5C5D" w:rsidRPr="00E51527" w:rsidRDefault="00BC5C5D" w:rsidP="00BC5C5D">
      <w:pPr>
        <w:tabs>
          <w:tab w:val="left" w:pos="7575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Pr="00E51527">
        <w:rPr>
          <w:sz w:val="24"/>
          <w:szCs w:val="24"/>
        </w:rPr>
        <w:t>ПРИНЯТ</w:t>
      </w:r>
    </w:p>
    <w:p w:rsidR="00BC5C5D" w:rsidRPr="00E51527" w:rsidRDefault="00BC5C5D" w:rsidP="00BC5C5D">
      <w:pPr>
        <w:ind w:left="6379" w:firstLine="101"/>
        <w:jc w:val="center"/>
        <w:rPr>
          <w:sz w:val="24"/>
          <w:szCs w:val="24"/>
        </w:rPr>
      </w:pPr>
      <w:r w:rsidRPr="00E51527">
        <w:rPr>
          <w:sz w:val="24"/>
          <w:szCs w:val="24"/>
        </w:rPr>
        <w:t xml:space="preserve"> решением Первомайского    районного Собрания депутатов</w:t>
      </w:r>
    </w:p>
    <w:p w:rsidR="00BC5C5D" w:rsidRPr="00E51527" w:rsidRDefault="00BC5C5D" w:rsidP="00BC5C5D">
      <w:pPr>
        <w:ind w:left="6379" w:firstLine="101"/>
        <w:jc w:val="center"/>
        <w:rPr>
          <w:sz w:val="24"/>
          <w:szCs w:val="24"/>
        </w:rPr>
      </w:pPr>
      <w:r w:rsidRPr="00E51527">
        <w:rPr>
          <w:sz w:val="24"/>
          <w:szCs w:val="24"/>
        </w:rPr>
        <w:t xml:space="preserve">от </w:t>
      </w:r>
      <w:r>
        <w:rPr>
          <w:sz w:val="24"/>
          <w:szCs w:val="24"/>
        </w:rPr>
        <w:t>____________2019</w:t>
      </w:r>
      <w:r w:rsidRPr="00E51527">
        <w:rPr>
          <w:sz w:val="24"/>
          <w:szCs w:val="24"/>
        </w:rPr>
        <w:t xml:space="preserve"> № </w:t>
      </w:r>
      <w:r>
        <w:rPr>
          <w:sz w:val="24"/>
          <w:szCs w:val="24"/>
        </w:rPr>
        <w:t>______</w:t>
      </w:r>
    </w:p>
    <w:p w:rsidR="00BC5C5D" w:rsidRDefault="00BC5C5D" w:rsidP="00BC5C5D">
      <w:pPr>
        <w:tabs>
          <w:tab w:val="left" w:pos="993"/>
        </w:tabs>
        <w:ind w:firstLine="709"/>
        <w:jc w:val="both"/>
        <w:rPr>
          <w:iCs/>
          <w:sz w:val="28"/>
          <w:szCs w:val="28"/>
        </w:rPr>
      </w:pPr>
    </w:p>
    <w:p w:rsidR="00BC5C5D" w:rsidRDefault="00BC5C5D" w:rsidP="00BC5C5D">
      <w:pPr>
        <w:tabs>
          <w:tab w:val="left" w:pos="993"/>
        </w:tabs>
        <w:ind w:firstLine="709"/>
        <w:jc w:val="both"/>
        <w:rPr>
          <w:iCs/>
          <w:sz w:val="28"/>
          <w:szCs w:val="28"/>
        </w:rPr>
      </w:pPr>
    </w:p>
    <w:p w:rsidR="00BC5C5D" w:rsidRDefault="00BC5C5D" w:rsidP="00BC5C5D">
      <w:pPr>
        <w:tabs>
          <w:tab w:val="left" w:pos="993"/>
        </w:tabs>
        <w:ind w:firstLine="709"/>
        <w:jc w:val="both"/>
        <w:rPr>
          <w:iCs/>
          <w:sz w:val="28"/>
          <w:szCs w:val="28"/>
        </w:rPr>
      </w:pPr>
    </w:p>
    <w:p w:rsidR="00BC5C5D" w:rsidRPr="008D5940" w:rsidRDefault="00BC5C5D" w:rsidP="00BC5C5D">
      <w:pPr>
        <w:tabs>
          <w:tab w:val="left" w:pos="567"/>
        </w:tabs>
        <w:ind w:left="567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НОРМАТИВНЫЙ ПРАВОВОЙ АКТ</w:t>
      </w:r>
    </w:p>
    <w:p w:rsidR="00BC5C5D" w:rsidRPr="0022608F" w:rsidRDefault="00BC5C5D" w:rsidP="00BC5C5D">
      <w:pPr>
        <w:tabs>
          <w:tab w:val="left" w:pos="993"/>
        </w:tabs>
        <w:ind w:firstLine="709"/>
        <w:jc w:val="center"/>
        <w:rPr>
          <w:b/>
          <w:iCs/>
          <w:sz w:val="28"/>
          <w:szCs w:val="28"/>
        </w:rPr>
      </w:pPr>
      <w:r>
        <w:rPr>
          <w:b/>
          <w:sz w:val="28"/>
          <w:szCs w:val="28"/>
        </w:rPr>
        <w:t>«</w:t>
      </w:r>
      <w:r w:rsidRPr="0022608F">
        <w:rPr>
          <w:b/>
          <w:sz w:val="28"/>
          <w:szCs w:val="28"/>
        </w:rPr>
        <w:t xml:space="preserve">Об установлении коэффициентов К и К1 при определении размера годовой арендной платы за земельные участки, предоставляемые в аренду </w:t>
      </w:r>
      <w:r w:rsidRPr="005D5C92">
        <w:rPr>
          <w:b/>
          <w:sz w:val="28"/>
          <w:szCs w:val="28"/>
        </w:rPr>
        <w:t>без проведения конкурсных процедур</w:t>
      </w:r>
      <w:r w:rsidRPr="0022608F">
        <w:rPr>
          <w:b/>
          <w:sz w:val="28"/>
          <w:szCs w:val="28"/>
        </w:rPr>
        <w:t>, расположенные на территории Первомайского района, государственная собственность на которые не разграничена, и земли, находящиеся в собственности муниципального образования Первомайский район Алтайского края</w:t>
      </w:r>
      <w:r>
        <w:rPr>
          <w:b/>
          <w:sz w:val="28"/>
          <w:szCs w:val="28"/>
        </w:rPr>
        <w:t>»</w:t>
      </w:r>
    </w:p>
    <w:p w:rsidR="00BC5C5D" w:rsidRDefault="00BC5C5D" w:rsidP="00BC5C5D">
      <w:pPr>
        <w:tabs>
          <w:tab w:val="left" w:pos="993"/>
        </w:tabs>
        <w:ind w:left="567" w:firstLine="709"/>
        <w:jc w:val="both"/>
        <w:rPr>
          <w:b/>
          <w:iCs/>
          <w:sz w:val="28"/>
          <w:szCs w:val="28"/>
        </w:rPr>
      </w:pPr>
    </w:p>
    <w:p w:rsidR="00BC5C5D" w:rsidRPr="008D5940" w:rsidRDefault="00BC5C5D" w:rsidP="00BC5C5D">
      <w:pPr>
        <w:tabs>
          <w:tab w:val="left" w:pos="993"/>
        </w:tabs>
        <w:ind w:left="567" w:firstLine="709"/>
        <w:jc w:val="both"/>
        <w:rPr>
          <w:b/>
          <w:iCs/>
          <w:sz w:val="28"/>
          <w:szCs w:val="28"/>
        </w:rPr>
      </w:pPr>
      <w:r w:rsidRPr="008D5940">
        <w:rPr>
          <w:b/>
          <w:iCs/>
          <w:sz w:val="28"/>
          <w:szCs w:val="28"/>
        </w:rPr>
        <w:t>Статья 1</w:t>
      </w:r>
      <w:r>
        <w:rPr>
          <w:b/>
          <w:iCs/>
          <w:sz w:val="28"/>
          <w:szCs w:val="28"/>
        </w:rPr>
        <w:t>.</w:t>
      </w:r>
    </w:p>
    <w:p w:rsidR="00BC5C5D" w:rsidRPr="00027525" w:rsidRDefault="00BC5C5D" w:rsidP="00BC5C5D">
      <w:pPr>
        <w:ind w:left="567" w:firstLine="709"/>
        <w:jc w:val="both"/>
        <w:rPr>
          <w:iCs/>
          <w:color w:val="FF0000"/>
          <w:sz w:val="28"/>
          <w:szCs w:val="28"/>
        </w:rPr>
      </w:pPr>
      <w:r w:rsidRPr="00027525">
        <w:rPr>
          <w:sz w:val="28"/>
          <w:szCs w:val="28"/>
        </w:rPr>
        <w:t>Установить при определении размера годовой арендной платы за земельные участки, предоставляемые в аренд</w:t>
      </w:r>
      <w:r>
        <w:rPr>
          <w:sz w:val="28"/>
          <w:szCs w:val="28"/>
        </w:rPr>
        <w:t>у</w:t>
      </w:r>
      <w:r w:rsidRPr="00027525">
        <w:rPr>
          <w:sz w:val="28"/>
          <w:szCs w:val="28"/>
        </w:rPr>
        <w:t xml:space="preserve"> без проведения конкурсных процедур расположенны</w:t>
      </w:r>
      <w:r>
        <w:rPr>
          <w:sz w:val="28"/>
          <w:szCs w:val="28"/>
        </w:rPr>
        <w:t>е</w:t>
      </w:r>
      <w:r w:rsidRPr="00027525">
        <w:rPr>
          <w:sz w:val="28"/>
          <w:szCs w:val="28"/>
        </w:rPr>
        <w:t xml:space="preserve"> на территории Первомайского района, государственная собственность на которые не разграничена, и земли, находящиеся в собственности муниципального образования Первомайский район Алтайского края значения коэффициента К в зависимости от вида разрешенного использования земельных участков (приложение 1).</w:t>
      </w:r>
      <w:r w:rsidRPr="00027525">
        <w:rPr>
          <w:color w:val="FF0000"/>
          <w:sz w:val="28"/>
          <w:szCs w:val="28"/>
        </w:rPr>
        <w:t xml:space="preserve">  </w:t>
      </w:r>
    </w:p>
    <w:p w:rsidR="00BC5C5D" w:rsidRDefault="00BC5C5D" w:rsidP="00BC5C5D">
      <w:pPr>
        <w:tabs>
          <w:tab w:val="left" w:pos="993"/>
        </w:tabs>
        <w:ind w:left="567" w:firstLine="709"/>
        <w:jc w:val="both"/>
        <w:rPr>
          <w:b/>
          <w:iCs/>
          <w:sz w:val="28"/>
          <w:szCs w:val="28"/>
        </w:rPr>
      </w:pPr>
    </w:p>
    <w:p w:rsidR="00BC5C5D" w:rsidRPr="008D5940" w:rsidRDefault="00BC5C5D" w:rsidP="00BC5C5D">
      <w:pPr>
        <w:tabs>
          <w:tab w:val="left" w:pos="993"/>
        </w:tabs>
        <w:ind w:left="567" w:firstLine="709"/>
        <w:jc w:val="both"/>
        <w:rPr>
          <w:b/>
          <w:iCs/>
          <w:sz w:val="28"/>
          <w:szCs w:val="28"/>
        </w:rPr>
      </w:pPr>
      <w:r w:rsidRPr="008D5940">
        <w:rPr>
          <w:b/>
          <w:iCs/>
          <w:sz w:val="28"/>
          <w:szCs w:val="28"/>
        </w:rPr>
        <w:t>Статья 2</w:t>
      </w:r>
      <w:r>
        <w:rPr>
          <w:b/>
          <w:iCs/>
          <w:sz w:val="28"/>
          <w:szCs w:val="28"/>
        </w:rPr>
        <w:t>.</w:t>
      </w:r>
    </w:p>
    <w:p w:rsidR="00BC5C5D" w:rsidRPr="00027525" w:rsidRDefault="00BC5C5D" w:rsidP="00BC5C5D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27525">
        <w:rPr>
          <w:sz w:val="28"/>
          <w:szCs w:val="28"/>
        </w:rPr>
        <w:t>Установить при определении размера годовой арендной платы за земельные участки, предоставляемые в аренд</w:t>
      </w:r>
      <w:r>
        <w:rPr>
          <w:sz w:val="28"/>
          <w:szCs w:val="28"/>
        </w:rPr>
        <w:t>у</w:t>
      </w:r>
      <w:r w:rsidRPr="00027525">
        <w:rPr>
          <w:sz w:val="28"/>
          <w:szCs w:val="28"/>
        </w:rPr>
        <w:t xml:space="preserve"> без проведения конкурсных процедур расположенны</w:t>
      </w:r>
      <w:r>
        <w:rPr>
          <w:sz w:val="28"/>
          <w:szCs w:val="28"/>
        </w:rPr>
        <w:t>е</w:t>
      </w:r>
      <w:r w:rsidRPr="00027525">
        <w:rPr>
          <w:sz w:val="28"/>
          <w:szCs w:val="28"/>
        </w:rPr>
        <w:t xml:space="preserve"> на территории Первомайского района, государственная собственность на которые не разграничена, и земли, находящиеся в собственности муниципального образования Первомайский район Алтайского края значения коэффициента </w:t>
      </w:r>
      <w:r>
        <w:rPr>
          <w:sz w:val="28"/>
          <w:szCs w:val="28"/>
        </w:rPr>
        <w:t xml:space="preserve">К1 </w:t>
      </w:r>
      <w:r w:rsidRPr="00027525">
        <w:rPr>
          <w:sz w:val="28"/>
          <w:szCs w:val="28"/>
        </w:rPr>
        <w:t>в зависимости от категории пользователей</w:t>
      </w:r>
      <w:r>
        <w:rPr>
          <w:sz w:val="28"/>
          <w:szCs w:val="28"/>
        </w:rPr>
        <w:t xml:space="preserve"> по муниципальным образованиям</w:t>
      </w:r>
      <w:r w:rsidRPr="00027525">
        <w:rPr>
          <w:sz w:val="28"/>
          <w:szCs w:val="28"/>
        </w:rPr>
        <w:t xml:space="preserve"> (прил</w:t>
      </w:r>
      <w:r>
        <w:rPr>
          <w:sz w:val="28"/>
          <w:szCs w:val="28"/>
        </w:rPr>
        <w:t>ожение 2</w:t>
      </w:r>
      <w:r w:rsidRPr="00027525">
        <w:rPr>
          <w:sz w:val="28"/>
          <w:szCs w:val="28"/>
        </w:rPr>
        <w:t>).</w:t>
      </w:r>
    </w:p>
    <w:p w:rsidR="00BC5C5D" w:rsidRDefault="00BC5C5D" w:rsidP="00BC5C5D">
      <w:pPr>
        <w:tabs>
          <w:tab w:val="left" w:pos="5505"/>
        </w:tabs>
        <w:ind w:left="567"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2. Установить </w:t>
      </w:r>
      <w:r w:rsidRPr="00027525">
        <w:rPr>
          <w:sz w:val="28"/>
          <w:szCs w:val="28"/>
        </w:rPr>
        <w:t>коэффициент</w:t>
      </w:r>
      <w:r w:rsidRPr="005E48E5">
        <w:rPr>
          <w:sz w:val="28"/>
          <w:szCs w:val="28"/>
        </w:rPr>
        <w:t xml:space="preserve"> </w:t>
      </w:r>
      <w:r>
        <w:rPr>
          <w:sz w:val="28"/>
          <w:szCs w:val="28"/>
        </w:rPr>
        <w:t>К1 для следующих категорий арендаторов:</w:t>
      </w:r>
    </w:p>
    <w:p w:rsidR="00BC5C5D" w:rsidRPr="006615C7" w:rsidRDefault="00BC5C5D" w:rsidP="00BC5C5D">
      <w:pPr>
        <w:tabs>
          <w:tab w:val="left" w:pos="709"/>
        </w:tabs>
        <w:ind w:left="567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sz w:val="28"/>
          <w:szCs w:val="28"/>
          <w:vertAlign w:val="subscript"/>
        </w:rPr>
        <w:t xml:space="preserve"> </w:t>
      </w:r>
      <w:r>
        <w:rPr>
          <w:bCs/>
          <w:sz w:val="28"/>
          <w:szCs w:val="28"/>
        </w:rPr>
        <w:t>му</w:t>
      </w:r>
      <w:r w:rsidRPr="006615C7">
        <w:rPr>
          <w:bCs/>
          <w:sz w:val="28"/>
          <w:szCs w:val="28"/>
        </w:rPr>
        <w:t>ниципальным  унитарным  предприятиям Первомайского района за используемые земельные участки под объектами жизнеобеспечения населения и утилизации бытовых отходов – в размере 0,1;</w:t>
      </w:r>
    </w:p>
    <w:p w:rsidR="00BC5C5D" w:rsidRPr="006615C7" w:rsidRDefault="00BC5C5D" w:rsidP="00BC5C5D">
      <w:pPr>
        <w:tabs>
          <w:tab w:val="left" w:pos="709"/>
        </w:tabs>
        <w:ind w:left="56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з</w:t>
      </w:r>
      <w:r w:rsidRPr="006615C7">
        <w:rPr>
          <w:bCs/>
          <w:sz w:val="28"/>
          <w:szCs w:val="28"/>
        </w:rPr>
        <w:t>а земельные участки, используемые под полигоны твердых коммунальных отходов, расположенные на землях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назначения- 0,005</w:t>
      </w:r>
      <w:r>
        <w:rPr>
          <w:bCs/>
          <w:sz w:val="28"/>
          <w:szCs w:val="28"/>
        </w:rPr>
        <w:t>;</w:t>
      </w:r>
      <w:r w:rsidRPr="006615C7">
        <w:rPr>
          <w:bCs/>
          <w:sz w:val="28"/>
          <w:szCs w:val="28"/>
        </w:rPr>
        <w:t xml:space="preserve"> </w:t>
      </w:r>
    </w:p>
    <w:p w:rsidR="00BC5C5D" w:rsidRPr="006615C7" w:rsidRDefault="00BC5C5D" w:rsidP="00BC5C5D">
      <w:pPr>
        <w:tabs>
          <w:tab w:val="left" w:pos="709"/>
        </w:tabs>
        <w:ind w:left="56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 у</w:t>
      </w:r>
      <w:r w:rsidRPr="006615C7">
        <w:rPr>
          <w:bCs/>
          <w:sz w:val="28"/>
          <w:szCs w:val="28"/>
        </w:rPr>
        <w:t>частникам  ВОВ,  участникам ликвидации последствий ЧАЭС – в разме</w:t>
      </w:r>
      <w:r>
        <w:rPr>
          <w:bCs/>
          <w:sz w:val="28"/>
          <w:szCs w:val="28"/>
        </w:rPr>
        <w:t>ре 0,5;</w:t>
      </w:r>
    </w:p>
    <w:p w:rsidR="00BC5C5D" w:rsidRPr="006615C7" w:rsidRDefault="00BC5C5D" w:rsidP="00BC5C5D">
      <w:pPr>
        <w:tabs>
          <w:tab w:val="left" w:pos="709"/>
          <w:tab w:val="left" w:pos="1701"/>
        </w:tabs>
        <w:ind w:left="56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</w:t>
      </w:r>
      <w:r>
        <w:rPr>
          <w:bCs/>
          <w:sz w:val="28"/>
          <w:szCs w:val="28"/>
        </w:rPr>
        <w:tab/>
        <w:t>с</w:t>
      </w:r>
      <w:r w:rsidRPr="006615C7">
        <w:rPr>
          <w:bCs/>
          <w:sz w:val="28"/>
          <w:szCs w:val="28"/>
        </w:rPr>
        <w:t xml:space="preserve">ельхозпроизводителям, занимающимся животноводством, имеющим от 20 до </w:t>
      </w:r>
      <w:r>
        <w:rPr>
          <w:bCs/>
          <w:sz w:val="28"/>
          <w:szCs w:val="28"/>
        </w:rPr>
        <w:t>100 голов скота – в размере 0,9;</w:t>
      </w:r>
    </w:p>
    <w:p w:rsidR="00BC5C5D" w:rsidRPr="006615C7" w:rsidRDefault="00BC5C5D" w:rsidP="00BC5C5D">
      <w:pPr>
        <w:tabs>
          <w:tab w:val="left" w:pos="709"/>
          <w:tab w:val="left" w:pos="1560"/>
        </w:tabs>
        <w:ind w:left="56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5)</w:t>
      </w:r>
      <w:r>
        <w:rPr>
          <w:bCs/>
          <w:sz w:val="28"/>
          <w:szCs w:val="28"/>
        </w:rPr>
        <w:tab/>
        <w:t>с</w:t>
      </w:r>
      <w:r w:rsidRPr="006615C7">
        <w:rPr>
          <w:bCs/>
          <w:sz w:val="28"/>
          <w:szCs w:val="28"/>
        </w:rPr>
        <w:t xml:space="preserve">ельхозпроизводителям, занимающимся животноводством, имеющим от 101 до </w:t>
      </w:r>
      <w:r>
        <w:rPr>
          <w:bCs/>
          <w:sz w:val="28"/>
          <w:szCs w:val="28"/>
        </w:rPr>
        <w:t>500 голов скота – в размере 0,7;</w:t>
      </w:r>
    </w:p>
    <w:p w:rsidR="00BC5C5D" w:rsidRPr="006615C7" w:rsidRDefault="00BC5C5D" w:rsidP="00BC5C5D">
      <w:pPr>
        <w:tabs>
          <w:tab w:val="left" w:pos="709"/>
          <w:tab w:val="left" w:pos="1560"/>
        </w:tabs>
        <w:ind w:left="567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6)</w:t>
      </w:r>
      <w:r>
        <w:rPr>
          <w:bCs/>
          <w:sz w:val="28"/>
          <w:szCs w:val="28"/>
        </w:rPr>
        <w:tab/>
        <w:t>с</w:t>
      </w:r>
      <w:r w:rsidRPr="006615C7">
        <w:rPr>
          <w:bCs/>
          <w:sz w:val="28"/>
          <w:szCs w:val="28"/>
        </w:rPr>
        <w:t>ельхозпроизводителям, занимающимся животноводством, имеющим более 5</w:t>
      </w:r>
      <w:r>
        <w:rPr>
          <w:bCs/>
          <w:sz w:val="28"/>
          <w:szCs w:val="28"/>
        </w:rPr>
        <w:t>01 головы скота – в размере 0,5;</w:t>
      </w:r>
    </w:p>
    <w:p w:rsidR="00BC5C5D" w:rsidRPr="006615C7" w:rsidRDefault="00BC5C5D" w:rsidP="00BC5C5D">
      <w:pPr>
        <w:tabs>
          <w:tab w:val="left" w:pos="709"/>
        </w:tabs>
        <w:ind w:left="567" w:firstLine="709"/>
        <w:jc w:val="both"/>
        <w:rPr>
          <w:sz w:val="21"/>
          <w:szCs w:val="21"/>
        </w:rPr>
      </w:pPr>
      <w:r>
        <w:rPr>
          <w:bCs/>
          <w:sz w:val="28"/>
          <w:szCs w:val="28"/>
        </w:rPr>
        <w:t>7) д</w:t>
      </w:r>
      <w:r w:rsidRPr="006615C7">
        <w:rPr>
          <w:bCs/>
          <w:sz w:val="28"/>
          <w:szCs w:val="28"/>
        </w:rPr>
        <w:t>ля не перечисленных категорий арендаторов – в размере 1.</w:t>
      </w:r>
    </w:p>
    <w:p w:rsidR="00BC5C5D" w:rsidRDefault="00BC5C5D" w:rsidP="00BC5C5D">
      <w:pPr>
        <w:tabs>
          <w:tab w:val="left" w:pos="5505"/>
        </w:tabs>
        <w:ind w:left="567" w:firstLine="709"/>
        <w:jc w:val="both"/>
        <w:rPr>
          <w:iCs/>
          <w:sz w:val="28"/>
          <w:szCs w:val="28"/>
        </w:rPr>
      </w:pPr>
    </w:p>
    <w:p w:rsidR="00BC5C5D" w:rsidRPr="00DA726E" w:rsidRDefault="00BC5C5D" w:rsidP="00BC5C5D">
      <w:pPr>
        <w:ind w:left="567" w:firstLine="709"/>
        <w:jc w:val="both"/>
        <w:rPr>
          <w:b/>
          <w:iCs/>
          <w:sz w:val="28"/>
          <w:szCs w:val="28"/>
        </w:rPr>
      </w:pPr>
      <w:r w:rsidRPr="00DA726E">
        <w:rPr>
          <w:b/>
          <w:iCs/>
          <w:sz w:val="28"/>
          <w:szCs w:val="28"/>
        </w:rPr>
        <w:t>Статья 3.</w:t>
      </w:r>
    </w:p>
    <w:p w:rsidR="00BC5C5D" w:rsidRPr="008F5EB8" w:rsidRDefault="00BC5C5D" w:rsidP="00BC5C5D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</w:t>
      </w:r>
      <w:r w:rsidRPr="00227D6D">
        <w:rPr>
          <w:sz w:val="28"/>
          <w:szCs w:val="28"/>
        </w:rPr>
        <w:t xml:space="preserve"> </w:t>
      </w:r>
      <w:r w:rsidRPr="008F5EB8">
        <w:rPr>
          <w:sz w:val="28"/>
          <w:szCs w:val="28"/>
        </w:rPr>
        <w:t>настоящее решение</w:t>
      </w:r>
      <w:r>
        <w:rPr>
          <w:sz w:val="28"/>
          <w:szCs w:val="28"/>
        </w:rPr>
        <w:t xml:space="preserve"> в газете «Первомайский вестник» и о</w:t>
      </w:r>
      <w:r w:rsidRPr="008F5EB8">
        <w:rPr>
          <w:sz w:val="28"/>
          <w:szCs w:val="28"/>
        </w:rPr>
        <w:t>бнародовать на официальном интернет-сайте (</w:t>
      </w:r>
      <w:hyperlink r:id="rId8" w:history="1">
        <w:r w:rsidRPr="00876ACC">
          <w:rPr>
            <w:rStyle w:val="a5"/>
            <w:sz w:val="28"/>
            <w:szCs w:val="28"/>
            <w:lang w:val="en-US"/>
          </w:rPr>
          <w:t>www</w:t>
        </w:r>
        <w:r w:rsidRPr="00876ACC">
          <w:rPr>
            <w:rStyle w:val="a5"/>
            <w:sz w:val="28"/>
            <w:szCs w:val="28"/>
          </w:rPr>
          <w:t>.</w:t>
        </w:r>
        <w:r w:rsidRPr="00876ACC">
          <w:rPr>
            <w:rStyle w:val="a5"/>
            <w:sz w:val="28"/>
            <w:szCs w:val="28"/>
            <w:lang w:val="en-US"/>
          </w:rPr>
          <w:t>perv</w:t>
        </w:r>
        <w:r w:rsidRPr="00876ACC">
          <w:rPr>
            <w:rStyle w:val="a5"/>
            <w:sz w:val="28"/>
            <w:szCs w:val="28"/>
          </w:rPr>
          <w:t>-</w:t>
        </w:r>
        <w:r w:rsidRPr="00876ACC">
          <w:rPr>
            <w:rStyle w:val="a5"/>
            <w:sz w:val="28"/>
            <w:szCs w:val="28"/>
            <w:lang w:val="en-US"/>
          </w:rPr>
          <w:t>alt</w:t>
        </w:r>
        <w:r w:rsidRPr="00876ACC">
          <w:rPr>
            <w:rStyle w:val="a5"/>
            <w:sz w:val="28"/>
            <w:szCs w:val="28"/>
          </w:rPr>
          <w:t>.</w:t>
        </w:r>
        <w:r w:rsidRPr="00876ACC">
          <w:rPr>
            <w:rStyle w:val="a5"/>
            <w:sz w:val="28"/>
            <w:szCs w:val="28"/>
            <w:lang w:val="en-US"/>
          </w:rPr>
          <w:t>ru</w:t>
        </w:r>
      </w:hyperlink>
      <w:r>
        <w:t xml:space="preserve">)  </w:t>
      </w:r>
      <w:r w:rsidRPr="008F5EB8">
        <w:rPr>
          <w:sz w:val="28"/>
          <w:szCs w:val="28"/>
        </w:rPr>
        <w:t xml:space="preserve"> администрации Первомайского района. </w:t>
      </w:r>
    </w:p>
    <w:p w:rsidR="00BC5C5D" w:rsidRDefault="00BC5C5D" w:rsidP="00BC5C5D">
      <w:pPr>
        <w:ind w:left="567" w:firstLine="709"/>
        <w:jc w:val="both"/>
        <w:rPr>
          <w:iCs/>
          <w:sz w:val="28"/>
          <w:szCs w:val="28"/>
        </w:rPr>
      </w:pPr>
    </w:p>
    <w:p w:rsidR="00BC5C5D" w:rsidRPr="005F6751" w:rsidRDefault="005F6751" w:rsidP="00BC5C5D">
      <w:pPr>
        <w:ind w:left="567" w:firstLine="709"/>
        <w:jc w:val="both"/>
        <w:rPr>
          <w:b/>
          <w:iCs/>
          <w:sz w:val="28"/>
          <w:szCs w:val="28"/>
        </w:rPr>
      </w:pPr>
      <w:r w:rsidRPr="005F6751">
        <w:rPr>
          <w:b/>
          <w:iCs/>
          <w:sz w:val="28"/>
          <w:szCs w:val="28"/>
        </w:rPr>
        <w:t>Статья 4.</w:t>
      </w:r>
    </w:p>
    <w:p w:rsidR="005F6751" w:rsidRPr="0018257A" w:rsidRDefault="005F6751" w:rsidP="005F6751">
      <w:pPr>
        <w:ind w:left="567" w:firstLine="709"/>
        <w:jc w:val="both"/>
        <w:rPr>
          <w:rStyle w:val="apple-converted-space"/>
          <w:sz w:val="26"/>
          <w:szCs w:val="26"/>
        </w:rPr>
      </w:pPr>
      <w:r>
        <w:rPr>
          <w:sz w:val="26"/>
          <w:szCs w:val="26"/>
        </w:rPr>
        <w:t>Настоящий н</w:t>
      </w:r>
      <w:r w:rsidRPr="0018257A">
        <w:rPr>
          <w:sz w:val="26"/>
          <w:szCs w:val="26"/>
        </w:rPr>
        <w:t>ормативный правовой акт вступает в силу с 1 марта 2019 года.</w:t>
      </w:r>
    </w:p>
    <w:p w:rsidR="005F6751" w:rsidRDefault="005F6751" w:rsidP="00BC5C5D">
      <w:pPr>
        <w:ind w:left="567" w:firstLine="709"/>
        <w:jc w:val="both"/>
        <w:rPr>
          <w:iCs/>
          <w:sz w:val="28"/>
          <w:szCs w:val="28"/>
        </w:rPr>
      </w:pPr>
    </w:p>
    <w:p w:rsidR="00BC5C5D" w:rsidRDefault="00BC5C5D" w:rsidP="00BC5C5D">
      <w:pPr>
        <w:ind w:left="567" w:firstLine="709"/>
        <w:jc w:val="both"/>
        <w:rPr>
          <w:iCs/>
          <w:sz w:val="28"/>
          <w:szCs w:val="28"/>
        </w:rPr>
      </w:pPr>
    </w:p>
    <w:p w:rsidR="005F6751" w:rsidRPr="00CA6147" w:rsidRDefault="005F6751" w:rsidP="00BC5C5D">
      <w:pPr>
        <w:ind w:left="567" w:firstLine="709"/>
        <w:jc w:val="both"/>
        <w:rPr>
          <w:iCs/>
          <w:sz w:val="28"/>
          <w:szCs w:val="28"/>
        </w:rPr>
      </w:pPr>
    </w:p>
    <w:p w:rsidR="00BC5C5D" w:rsidRPr="00E76603" w:rsidRDefault="00BC5C5D" w:rsidP="00BC5C5D">
      <w:pPr>
        <w:shd w:val="clear" w:color="auto" w:fill="FFFFFF"/>
        <w:tabs>
          <w:tab w:val="left" w:pos="370"/>
          <w:tab w:val="left" w:pos="4820"/>
        </w:tabs>
        <w:ind w:left="567" w:right="2"/>
        <w:rPr>
          <w:color w:val="000000"/>
          <w:kern w:val="2"/>
          <w:sz w:val="28"/>
          <w:szCs w:val="28"/>
        </w:rPr>
      </w:pPr>
      <w:r w:rsidRPr="00E76603">
        <w:rPr>
          <w:color w:val="000000"/>
          <w:kern w:val="2"/>
          <w:sz w:val="28"/>
          <w:szCs w:val="28"/>
        </w:rPr>
        <w:t>Глава района</w:t>
      </w:r>
      <w:r w:rsidRPr="00E76603">
        <w:rPr>
          <w:color w:val="000000"/>
          <w:kern w:val="2"/>
          <w:sz w:val="28"/>
          <w:szCs w:val="28"/>
        </w:rPr>
        <w:tab/>
      </w:r>
      <w:r w:rsidRPr="00E76603">
        <w:rPr>
          <w:color w:val="000000"/>
          <w:kern w:val="2"/>
          <w:sz w:val="28"/>
          <w:szCs w:val="28"/>
        </w:rPr>
        <w:tab/>
      </w:r>
      <w:r w:rsidRPr="00E76603">
        <w:rPr>
          <w:color w:val="000000"/>
          <w:kern w:val="2"/>
          <w:sz w:val="28"/>
          <w:szCs w:val="28"/>
        </w:rPr>
        <w:tab/>
      </w:r>
      <w:r w:rsidRPr="00E76603">
        <w:rPr>
          <w:color w:val="000000"/>
          <w:kern w:val="2"/>
          <w:sz w:val="28"/>
          <w:szCs w:val="28"/>
        </w:rPr>
        <w:tab/>
      </w:r>
      <w:r>
        <w:rPr>
          <w:color w:val="000000"/>
          <w:kern w:val="2"/>
          <w:sz w:val="28"/>
          <w:szCs w:val="28"/>
        </w:rPr>
        <w:t xml:space="preserve">           </w:t>
      </w:r>
      <w:r w:rsidRPr="00E76603">
        <w:rPr>
          <w:color w:val="000000"/>
          <w:kern w:val="2"/>
          <w:sz w:val="28"/>
          <w:szCs w:val="28"/>
        </w:rPr>
        <w:tab/>
      </w:r>
      <w:r>
        <w:rPr>
          <w:color w:val="000000"/>
          <w:kern w:val="2"/>
          <w:sz w:val="28"/>
          <w:szCs w:val="28"/>
        </w:rPr>
        <w:t xml:space="preserve">       А.Е. Иванов</w:t>
      </w:r>
      <w:r w:rsidRPr="00E76603">
        <w:rPr>
          <w:color w:val="000000"/>
          <w:kern w:val="2"/>
          <w:sz w:val="28"/>
          <w:szCs w:val="28"/>
        </w:rPr>
        <w:t xml:space="preserve"> </w:t>
      </w:r>
    </w:p>
    <w:p w:rsidR="00BC5C5D" w:rsidRDefault="00BC5C5D" w:rsidP="00BC5C5D">
      <w:pPr>
        <w:shd w:val="clear" w:color="auto" w:fill="FFFFFF"/>
        <w:tabs>
          <w:tab w:val="left" w:pos="370"/>
          <w:tab w:val="left" w:pos="4820"/>
        </w:tabs>
        <w:ind w:left="567" w:right="2"/>
        <w:jc w:val="both"/>
        <w:rPr>
          <w:color w:val="000000"/>
          <w:kern w:val="2"/>
          <w:sz w:val="28"/>
          <w:szCs w:val="28"/>
        </w:rPr>
      </w:pPr>
    </w:p>
    <w:p w:rsidR="00BC5C5D" w:rsidRDefault="00BC5C5D" w:rsidP="00BC5C5D">
      <w:pPr>
        <w:shd w:val="clear" w:color="auto" w:fill="FFFFFF"/>
        <w:tabs>
          <w:tab w:val="left" w:pos="370"/>
          <w:tab w:val="left" w:pos="4820"/>
        </w:tabs>
        <w:ind w:left="567" w:right="2"/>
        <w:jc w:val="both"/>
        <w:rPr>
          <w:color w:val="000000"/>
          <w:kern w:val="2"/>
          <w:sz w:val="28"/>
          <w:szCs w:val="28"/>
        </w:rPr>
      </w:pPr>
    </w:p>
    <w:p w:rsidR="00BC5C5D" w:rsidRPr="00E76603" w:rsidRDefault="00BC5C5D" w:rsidP="00BC5C5D">
      <w:pPr>
        <w:shd w:val="clear" w:color="auto" w:fill="FFFFFF"/>
        <w:tabs>
          <w:tab w:val="left" w:pos="370"/>
          <w:tab w:val="left" w:pos="4820"/>
        </w:tabs>
        <w:ind w:left="567" w:right="2"/>
        <w:jc w:val="both"/>
        <w:rPr>
          <w:color w:val="000000"/>
          <w:kern w:val="2"/>
          <w:sz w:val="28"/>
          <w:szCs w:val="28"/>
        </w:rPr>
      </w:pPr>
      <w:r w:rsidRPr="00E76603">
        <w:rPr>
          <w:color w:val="000000"/>
          <w:kern w:val="2"/>
          <w:sz w:val="28"/>
          <w:szCs w:val="28"/>
        </w:rPr>
        <w:t>«</w:t>
      </w:r>
      <w:r>
        <w:rPr>
          <w:color w:val="000000"/>
          <w:kern w:val="2"/>
          <w:sz w:val="28"/>
          <w:szCs w:val="28"/>
        </w:rPr>
        <w:t xml:space="preserve">_____» _____________ </w:t>
      </w:r>
      <w:r w:rsidRPr="00E76603">
        <w:rPr>
          <w:color w:val="000000"/>
          <w:kern w:val="2"/>
          <w:sz w:val="28"/>
          <w:szCs w:val="28"/>
        </w:rPr>
        <w:t>20</w:t>
      </w:r>
      <w:r>
        <w:rPr>
          <w:color w:val="000000"/>
          <w:kern w:val="2"/>
          <w:sz w:val="28"/>
          <w:szCs w:val="28"/>
        </w:rPr>
        <w:t>19</w:t>
      </w:r>
      <w:r w:rsidRPr="00E76603">
        <w:rPr>
          <w:color w:val="000000"/>
          <w:kern w:val="2"/>
          <w:sz w:val="28"/>
          <w:szCs w:val="28"/>
        </w:rPr>
        <w:t xml:space="preserve"> г. </w:t>
      </w:r>
    </w:p>
    <w:p w:rsidR="00BC5C5D" w:rsidRDefault="00BC5C5D" w:rsidP="00BC5C5D">
      <w:pPr>
        <w:shd w:val="clear" w:color="auto" w:fill="FFFFFF"/>
        <w:tabs>
          <w:tab w:val="left" w:pos="370"/>
          <w:tab w:val="left" w:pos="4820"/>
        </w:tabs>
        <w:ind w:left="567" w:right="2"/>
        <w:jc w:val="both"/>
        <w:rPr>
          <w:kern w:val="2"/>
          <w:sz w:val="28"/>
          <w:szCs w:val="28"/>
        </w:rPr>
      </w:pPr>
    </w:p>
    <w:p w:rsidR="00BC5C5D" w:rsidRDefault="00BC5C5D" w:rsidP="00BC5C5D">
      <w:pPr>
        <w:shd w:val="clear" w:color="auto" w:fill="FFFFFF"/>
        <w:tabs>
          <w:tab w:val="left" w:pos="370"/>
          <w:tab w:val="left" w:pos="4820"/>
        </w:tabs>
        <w:ind w:left="567" w:right="2"/>
        <w:jc w:val="both"/>
        <w:rPr>
          <w:kern w:val="2"/>
          <w:sz w:val="28"/>
          <w:szCs w:val="28"/>
        </w:rPr>
      </w:pPr>
    </w:p>
    <w:p w:rsidR="00BC5C5D" w:rsidRPr="001E243D" w:rsidRDefault="00BC5C5D" w:rsidP="00BC5C5D">
      <w:pPr>
        <w:shd w:val="clear" w:color="auto" w:fill="FFFFFF"/>
        <w:tabs>
          <w:tab w:val="left" w:pos="370"/>
          <w:tab w:val="left" w:pos="4820"/>
        </w:tabs>
        <w:ind w:left="567" w:right="2"/>
        <w:jc w:val="both"/>
      </w:pPr>
      <w:r w:rsidRPr="00E76603">
        <w:rPr>
          <w:kern w:val="2"/>
          <w:sz w:val="28"/>
          <w:szCs w:val="28"/>
        </w:rPr>
        <w:t xml:space="preserve">№ </w:t>
      </w:r>
      <w:r>
        <w:rPr>
          <w:kern w:val="2"/>
          <w:sz w:val="28"/>
          <w:szCs w:val="28"/>
        </w:rPr>
        <w:t>______</w:t>
      </w:r>
      <w:r w:rsidRPr="00E76603">
        <w:rPr>
          <w:kern w:val="2"/>
          <w:sz w:val="28"/>
          <w:szCs w:val="28"/>
        </w:rPr>
        <w:t>-</w:t>
      </w:r>
      <w:r>
        <w:rPr>
          <w:kern w:val="2"/>
          <w:sz w:val="28"/>
          <w:szCs w:val="28"/>
        </w:rPr>
        <w:t xml:space="preserve"> </w:t>
      </w:r>
      <w:r w:rsidRPr="00E76603">
        <w:rPr>
          <w:kern w:val="2"/>
          <w:sz w:val="28"/>
          <w:szCs w:val="28"/>
        </w:rPr>
        <w:t>СД</w:t>
      </w:r>
      <w:r w:rsidR="007176C3" w:rsidRPr="007176C3">
        <w:rPr>
          <w:noProof/>
          <w:sz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51.05pt;margin-top:828.2pt;width:243pt;height:9pt;z-index:251660288;mso-position-horizontal-relative:page;mso-position-vertical-relative:page" strokecolor="white">
            <v:textbox style="mso-next-textbox:#_x0000_s1033">
              <w:txbxContent>
                <w:p w:rsidR="00BC5C5D" w:rsidRPr="00D42EAD" w:rsidRDefault="00BC5C5D" w:rsidP="00BC5C5D">
                  <w:pPr>
                    <w:rPr>
                      <w:szCs w:val="24"/>
                    </w:rPr>
                  </w:pPr>
                </w:p>
              </w:txbxContent>
            </v:textbox>
            <w10:wrap anchorx="page" anchory="page"/>
            <w10:anchorlock/>
          </v:shape>
        </w:pict>
      </w:r>
    </w:p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18257A" w:rsidRDefault="0018257A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BC5C5D" w:rsidRDefault="00BC5C5D" w:rsidP="0061208E"/>
    <w:p w:rsidR="0018257A" w:rsidRDefault="0018257A" w:rsidP="0061208E"/>
    <w:p w:rsidR="0018257A" w:rsidRPr="00EC54AE" w:rsidRDefault="0018257A" w:rsidP="0018257A">
      <w:pPr>
        <w:jc w:val="right"/>
        <w:rPr>
          <w:sz w:val="24"/>
          <w:szCs w:val="24"/>
        </w:rPr>
      </w:pPr>
      <w:r w:rsidRPr="00EC54AE">
        <w:rPr>
          <w:sz w:val="24"/>
          <w:szCs w:val="24"/>
        </w:rPr>
        <w:lastRenderedPageBreak/>
        <w:t>Приложение 1</w:t>
      </w:r>
    </w:p>
    <w:p w:rsidR="0018257A" w:rsidRDefault="0018257A" w:rsidP="0018257A">
      <w:pPr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EC54AE">
        <w:rPr>
          <w:sz w:val="24"/>
          <w:szCs w:val="24"/>
        </w:rPr>
        <w:t xml:space="preserve"> </w:t>
      </w:r>
      <w:r>
        <w:rPr>
          <w:sz w:val="24"/>
          <w:szCs w:val="24"/>
        </w:rPr>
        <w:t>нормативному правовому акту</w:t>
      </w:r>
    </w:p>
    <w:p w:rsidR="0018257A" w:rsidRPr="00EC54AE" w:rsidRDefault="0018257A" w:rsidP="0018257A">
      <w:pPr>
        <w:jc w:val="right"/>
        <w:rPr>
          <w:sz w:val="24"/>
          <w:szCs w:val="24"/>
        </w:rPr>
      </w:pPr>
      <w:r>
        <w:rPr>
          <w:sz w:val="24"/>
          <w:szCs w:val="24"/>
        </w:rPr>
        <w:t>от «____»_________2019 №____</w:t>
      </w:r>
    </w:p>
    <w:p w:rsidR="0018257A" w:rsidRDefault="0018257A" w:rsidP="0018257A">
      <w:pPr>
        <w:rPr>
          <w:sz w:val="21"/>
          <w:szCs w:val="21"/>
        </w:rPr>
      </w:pPr>
    </w:p>
    <w:tbl>
      <w:tblPr>
        <w:tblW w:w="5269" w:type="pct"/>
        <w:tblLayout w:type="fixed"/>
        <w:tblLook w:val="04A0"/>
      </w:tblPr>
      <w:tblGrid>
        <w:gridCol w:w="1240"/>
        <w:gridCol w:w="510"/>
        <w:gridCol w:w="510"/>
        <w:gridCol w:w="512"/>
        <w:gridCol w:w="510"/>
        <w:gridCol w:w="510"/>
        <w:gridCol w:w="510"/>
        <w:gridCol w:w="512"/>
        <w:gridCol w:w="510"/>
        <w:gridCol w:w="512"/>
        <w:gridCol w:w="510"/>
        <w:gridCol w:w="510"/>
        <w:gridCol w:w="512"/>
        <w:gridCol w:w="510"/>
        <w:gridCol w:w="512"/>
        <w:gridCol w:w="511"/>
        <w:gridCol w:w="513"/>
        <w:gridCol w:w="511"/>
        <w:gridCol w:w="521"/>
        <w:gridCol w:w="236"/>
      </w:tblGrid>
      <w:tr w:rsidR="0018257A" w:rsidRPr="00494A0B" w:rsidTr="00F927AD">
        <w:trPr>
          <w:trHeight w:val="85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jc w:val="center"/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Коэффи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циент К по кодам видов разрешен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ного </w:t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использова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ния</w:t>
            </w:r>
          </w:p>
        </w:tc>
        <w:tc>
          <w:tcPr>
            <w:tcW w:w="4308" w:type="pct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257A">
              <w:rPr>
                <w:b/>
                <w:bCs/>
                <w:color w:val="000000"/>
                <w:sz w:val="24"/>
                <w:szCs w:val="24"/>
              </w:rPr>
              <w:t>Муниципальные образования Первомайского района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57A" w:rsidRPr="00494A0B" w:rsidRDefault="0018257A" w:rsidP="0018257A">
            <w:pPr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cantSplit/>
          <w:trHeight w:val="1563"/>
        </w:trPr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8257A" w:rsidRPr="00494A0B" w:rsidRDefault="00F927AD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Акуловский сельсовет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8257A" w:rsidRPr="00494A0B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>Баюноключевский сельсовет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8257A" w:rsidRPr="00494A0B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>Березовский сельсовет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F927AD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>Бобровский</w:t>
            </w:r>
          </w:p>
          <w:p w:rsidR="0018257A" w:rsidRPr="00494A0B" w:rsidRDefault="00F927AD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сельсовет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8257A" w:rsidRPr="00494A0B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>Боровихинский сельсовет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F927AD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>Жилинский</w:t>
            </w:r>
          </w:p>
          <w:p w:rsidR="0018257A" w:rsidRPr="00494A0B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>сельсовет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8257A" w:rsidRPr="00494A0B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 xml:space="preserve">Журавлихинский </w:t>
            </w:r>
            <w:r w:rsidRPr="00CE404C">
              <w:rPr>
                <w:bCs/>
                <w:color w:val="000000"/>
                <w:sz w:val="14"/>
                <w:szCs w:val="14"/>
              </w:rPr>
              <w:t>сельсовет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8257A" w:rsidRPr="00494A0B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>Зудиловский сельсовет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8257A" w:rsidRPr="00494A0B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>Логовск</w:t>
            </w:r>
            <w:r>
              <w:rPr>
                <w:bCs/>
                <w:color w:val="000000"/>
                <w:sz w:val="16"/>
                <w:szCs w:val="16"/>
              </w:rPr>
              <w:t>о</w:t>
            </w:r>
            <w:r w:rsidRPr="00494A0B">
              <w:rPr>
                <w:bCs/>
                <w:color w:val="000000"/>
                <w:sz w:val="16"/>
                <w:szCs w:val="16"/>
              </w:rPr>
              <w:t>й сельсовет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8257A" w:rsidRPr="00494A0B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 xml:space="preserve">Новоберезовский </w:t>
            </w:r>
            <w:r w:rsidRPr="00CE404C">
              <w:rPr>
                <w:bCs/>
                <w:color w:val="000000"/>
                <w:sz w:val="14"/>
                <w:szCs w:val="14"/>
              </w:rPr>
              <w:t>сельсовет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8257A" w:rsidRPr="00494A0B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 xml:space="preserve">Первомайский </w:t>
            </w:r>
            <w:r w:rsidRPr="00CE404C">
              <w:rPr>
                <w:bCs/>
                <w:color w:val="000000"/>
                <w:sz w:val="16"/>
                <w:szCs w:val="16"/>
              </w:rPr>
              <w:t>сельсовет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8257A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>Повалихинский сельсо</w:t>
            </w:r>
          </w:p>
          <w:p w:rsidR="0018257A" w:rsidRPr="00494A0B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>вет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8257A" w:rsidRPr="00494A0B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>Рассказихинский сельсовет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8257A" w:rsidRPr="00494A0B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>Санниковский сельсовет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F927AD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>Северный</w:t>
            </w:r>
          </w:p>
          <w:p w:rsidR="0018257A" w:rsidRPr="00494A0B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>сельсовет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F927AD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>Сибирский</w:t>
            </w:r>
          </w:p>
          <w:p w:rsidR="0018257A" w:rsidRPr="00494A0B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>сельсовет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F927AD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>Солнечный</w:t>
            </w:r>
          </w:p>
          <w:p w:rsidR="0018257A" w:rsidRPr="00494A0B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>сельсовет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8257A" w:rsidRPr="00494A0B" w:rsidRDefault="0018257A" w:rsidP="00F927AD">
            <w:pPr>
              <w:ind w:left="113" w:right="113"/>
              <w:jc w:val="center"/>
              <w:rPr>
                <w:bCs/>
                <w:color w:val="000000"/>
                <w:sz w:val="16"/>
                <w:szCs w:val="16"/>
              </w:rPr>
            </w:pPr>
            <w:r w:rsidRPr="00494A0B">
              <w:rPr>
                <w:bCs/>
                <w:color w:val="000000"/>
                <w:sz w:val="16"/>
                <w:szCs w:val="16"/>
              </w:rPr>
              <w:t>Сороче</w:t>
            </w:r>
            <w:r w:rsidR="00F927AD">
              <w:rPr>
                <w:bCs/>
                <w:color w:val="000000"/>
                <w:sz w:val="16"/>
                <w:szCs w:val="16"/>
              </w:rPr>
              <w:t>л</w:t>
            </w:r>
            <w:r w:rsidRPr="00494A0B">
              <w:rPr>
                <w:bCs/>
                <w:color w:val="000000"/>
                <w:sz w:val="16"/>
                <w:szCs w:val="16"/>
              </w:rPr>
              <w:t>овской сельсовет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57A" w:rsidRPr="00494A0B" w:rsidRDefault="0018257A" w:rsidP="0018257A">
            <w:pPr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390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4"/>
                <w:szCs w:val="14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Сельскохо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зяйствен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ное </w:t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исполь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зование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код 1.0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Растение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водство код 1.1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F927AD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Выращива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ние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зерно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вых и </w:t>
            </w:r>
            <w:r w:rsidR="00F927AD">
              <w:rPr>
                <w:bCs/>
                <w:color w:val="000000"/>
                <w:spacing w:val="-20"/>
                <w:sz w:val="16"/>
                <w:szCs w:val="16"/>
              </w:rPr>
              <w:t>и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ных сельскохо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зяйствен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ных культур</w:t>
            </w:r>
          </w:p>
          <w:p w:rsidR="0018257A" w:rsidRPr="0018257A" w:rsidRDefault="0018257A" w:rsidP="00F927AD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код 1.2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4"/>
                <w:szCs w:val="14"/>
              </w:rPr>
            </w:pP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Овощевод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ство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 xml:space="preserve"> 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1.3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Выращива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ние тонизи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рующих,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лекарст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венных, цветочных культур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код 1.4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Садовод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ство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1.5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Выращива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 xml:space="preserve">ние </w:t>
            </w:r>
            <w:r w:rsidR="00F927AD">
              <w:rPr>
                <w:bCs/>
                <w:color w:val="000000"/>
                <w:spacing w:val="-20"/>
                <w:sz w:val="14"/>
                <w:szCs w:val="14"/>
              </w:rPr>
              <w:t xml:space="preserve"> 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льна и конопли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1.6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Животно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водство код 1.7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Скотовод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ство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1.8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Зверовод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ство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1.9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Птицевод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 xml:space="preserve">ство 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1.10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Свиновод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ство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1.11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Пчеловод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ство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1.12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Рыбовод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ство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1.13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Научное обеспече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ние сель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ского хозяйства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код 1.14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Хранение и перера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ботка сельскохо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зяйствен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ной про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дукции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1.15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Ведение личного подсоб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ного хозяйства на полевых участках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1.16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Питом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ники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1.17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Обеспече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ние сель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скохозяй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ственного производ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ства </w:t>
            </w:r>
          </w:p>
          <w:p w:rsidR="0018257A" w:rsidRPr="0018257A" w:rsidRDefault="0018257A" w:rsidP="0018257A">
            <w:pPr>
              <w:rPr>
                <w:b/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1.18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0,0487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Жилая застройка код 2.0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Для Инди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видуаль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ного жилищ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ного строитель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ства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код 2.1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lastRenderedPageBreak/>
              <w:t>Мало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этажная жилая застройка код 2.1.1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Для веде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ния лич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ного подсоб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ного хозяйства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код 2.2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Блокиро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ванная жилая застройка </w:t>
            </w:r>
            <w:r w:rsidR="00F927AD">
              <w:rPr>
                <w:bCs/>
                <w:color w:val="000000"/>
                <w:spacing w:val="-20"/>
                <w:sz w:val="16"/>
                <w:szCs w:val="16"/>
              </w:rPr>
              <w:t xml:space="preserve">код 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2.3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Пере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движное жилье</w:t>
            </w:r>
          </w:p>
          <w:p w:rsidR="0018257A" w:rsidRPr="0018257A" w:rsidRDefault="00BC5C5D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color w:val="000000"/>
                <w:spacing w:val="-20"/>
                <w:sz w:val="16"/>
                <w:szCs w:val="16"/>
              </w:rPr>
              <w:t>код</w:t>
            </w:r>
            <w:r w:rsidR="0018257A"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2.4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Среднеэтаж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 xml:space="preserve">ная 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жилая застройка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2.5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Многоэтаж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 xml:space="preserve">ная 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жилая застройка </w:t>
            </w:r>
          </w:p>
          <w:p w:rsidR="0018257A" w:rsidRPr="0018257A" w:rsidRDefault="00F927AD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color w:val="000000"/>
                <w:spacing w:val="-20"/>
                <w:sz w:val="16"/>
                <w:szCs w:val="16"/>
              </w:rPr>
              <w:t>код</w:t>
            </w:r>
            <w:r w:rsidR="0018257A" w:rsidRPr="0018257A">
              <w:rPr>
                <w:bCs/>
                <w:color w:val="000000"/>
                <w:spacing w:val="-20"/>
                <w:sz w:val="16"/>
                <w:szCs w:val="16"/>
              </w:rPr>
              <w:t>2.6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Обслужива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 xml:space="preserve">ние 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жилой застройки </w:t>
            </w:r>
          </w:p>
          <w:p w:rsidR="0018257A" w:rsidRPr="0018257A" w:rsidRDefault="00F927AD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color w:val="000000"/>
                <w:spacing w:val="-20"/>
                <w:sz w:val="16"/>
                <w:szCs w:val="16"/>
              </w:rPr>
              <w:t>код</w:t>
            </w:r>
            <w:r w:rsidR="0018257A" w:rsidRPr="0018257A">
              <w:rPr>
                <w:bCs/>
                <w:color w:val="000000"/>
                <w:spacing w:val="-20"/>
                <w:sz w:val="16"/>
                <w:szCs w:val="16"/>
              </w:rPr>
              <w:t>2.7.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0,0540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Объекты гаражного назначения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2.7.1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F927AD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Обществен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 xml:space="preserve">ное 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исполь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зование объектов капиталь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ного строитель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ства код </w:t>
            </w:r>
            <w:r>
              <w:rPr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3.0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4"/>
                <w:szCs w:val="14"/>
              </w:rPr>
            </w:pP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Коммуналь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ное обслужи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 xml:space="preserve">вание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3.1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0,0540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Социаль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ное </w:t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обслу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живание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3.2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4"/>
                <w:szCs w:val="14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Бытовое </w:t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обслужива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 xml:space="preserve">ние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3.3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Здраво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охранение код 3.4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4"/>
                <w:szCs w:val="14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Амбула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торно-поликли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ническое </w:t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обслужива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ние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3.4.1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4"/>
                <w:szCs w:val="14"/>
              </w:rPr>
            </w:pP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Стационар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 xml:space="preserve">ное 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меди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цинское </w:t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обслужива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ние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код 3.4.2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Образова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ние и просвеще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ние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3.5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Дошколь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ное, на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чальное и среднее общее образова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ние код 3.5.1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Среднее и высшее профес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сиональное образова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ние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3.5.2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Культур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ное разви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тие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3.6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27AD" w:rsidRDefault="0018257A" w:rsidP="0018257A">
            <w:pPr>
              <w:rPr>
                <w:bCs/>
                <w:color w:val="000000"/>
                <w:spacing w:val="-20"/>
                <w:sz w:val="14"/>
                <w:szCs w:val="14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Религиоз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ное </w:t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исполь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 xml:space="preserve">зование </w:t>
            </w:r>
          </w:p>
          <w:p w:rsidR="0018257A" w:rsidRPr="0018257A" w:rsidRDefault="00F927AD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color w:val="000000"/>
                <w:spacing w:val="-20"/>
                <w:sz w:val="14"/>
                <w:szCs w:val="14"/>
              </w:rPr>
              <w:t xml:space="preserve">код </w:t>
            </w:r>
            <w:r w:rsidR="0018257A" w:rsidRPr="0018257A">
              <w:rPr>
                <w:bCs/>
                <w:color w:val="000000"/>
                <w:spacing w:val="-20"/>
                <w:sz w:val="16"/>
                <w:szCs w:val="16"/>
              </w:rPr>
              <w:t>3.7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Общест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венное управление </w:t>
            </w:r>
          </w:p>
          <w:p w:rsidR="0018257A" w:rsidRPr="0018257A" w:rsidRDefault="00BC5C5D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color w:val="000000"/>
                <w:spacing w:val="-20"/>
                <w:sz w:val="16"/>
                <w:szCs w:val="16"/>
              </w:rPr>
              <w:t>код</w:t>
            </w:r>
            <w:r w:rsidR="0018257A" w:rsidRPr="0018257A">
              <w:rPr>
                <w:bCs/>
                <w:color w:val="000000"/>
                <w:spacing w:val="-20"/>
                <w:sz w:val="16"/>
                <w:szCs w:val="16"/>
              </w:rPr>
              <w:t>3.8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Обеспече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ние науч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ной дея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тельности </w:t>
            </w:r>
            <w:r w:rsidR="00BC5C5D">
              <w:rPr>
                <w:bCs/>
                <w:color w:val="000000"/>
                <w:spacing w:val="-20"/>
                <w:sz w:val="16"/>
                <w:szCs w:val="16"/>
              </w:rPr>
              <w:t xml:space="preserve">код 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3.9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780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Обеспече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ние дея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тельности в области гидроме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теорологии и смежных с ней областях</w:t>
            </w:r>
          </w:p>
          <w:p w:rsidR="0018257A" w:rsidRPr="0018257A" w:rsidRDefault="00BC5C5D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bCs/>
                <w:color w:val="000000"/>
                <w:spacing w:val="-20"/>
                <w:sz w:val="16"/>
                <w:szCs w:val="16"/>
              </w:rPr>
              <w:t>код</w:t>
            </w:r>
            <w:r w:rsidR="0018257A"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3.9.1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Ветери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нарное </w:t>
            </w:r>
            <w:r w:rsidRPr="00BC5C5D">
              <w:rPr>
                <w:bCs/>
                <w:color w:val="000000"/>
                <w:spacing w:val="-20"/>
                <w:sz w:val="16"/>
                <w:szCs w:val="16"/>
              </w:rPr>
              <w:t>обслужива</w:t>
            </w:r>
            <w:r w:rsidR="00996657" w:rsidRPr="00BC5C5D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BC5C5D">
              <w:rPr>
                <w:bCs/>
                <w:color w:val="000000"/>
                <w:spacing w:val="-20"/>
                <w:sz w:val="16"/>
                <w:szCs w:val="16"/>
              </w:rPr>
              <w:t xml:space="preserve">ние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 3.10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BC5C5D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lastRenderedPageBreak/>
              <w:t>Амбулатор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ное ветери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нарное обслужива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 xml:space="preserve">ние 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код 3.10.1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Приюты для живот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ных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3.10.2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Предпри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ниматель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ство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4.0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0,0297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Деловое управление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4.1.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0,0705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0,0495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0,0671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0,0490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0,0559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0,0810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0,0659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0,0552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Объекты торговли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код 4.2.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0,0297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Рынки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4.3.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0,0297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Магазины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4.4.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0,0297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Банковская и страховая деятель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ность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4.5.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0,0705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0,0495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0,0671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0,0490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0,0559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0,0810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0,0659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0,0552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0,0623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Обществен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 xml:space="preserve">ное 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питание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4.6.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0,0297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4"/>
                <w:szCs w:val="14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Гостинич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ное </w:t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обслу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 xml:space="preserve">живание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4.7.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0,0564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0,0530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0,0394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0,0433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0,0523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0,0499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Развлече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ния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4.8.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0,0297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Обслужива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 xml:space="preserve">ние 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авто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транспорта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4.9.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0,0250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0,0283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Объекты </w:t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придорож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ного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сер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виса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4.9.1.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0,0297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Выставоч</w:t>
            </w:r>
            <w:r>
              <w:rPr>
                <w:bCs/>
                <w:color w:val="000000"/>
                <w:spacing w:val="-20"/>
                <w:sz w:val="16"/>
                <w:szCs w:val="16"/>
              </w:rPr>
              <w:t>-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но ярмо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рочн</w:t>
            </w:r>
            <w:r>
              <w:rPr>
                <w:bCs/>
                <w:color w:val="000000"/>
                <w:spacing w:val="-20"/>
                <w:sz w:val="16"/>
                <w:szCs w:val="16"/>
              </w:rPr>
              <w:t>-</w:t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ая деятель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ность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4.10.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0,0297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0,0336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Отдых (рекреация) код 5.0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Спорт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5.1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Природно-познава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тельный туризм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код 5.2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4"/>
                <w:szCs w:val="14"/>
              </w:rPr>
            </w:pP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Туристиче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>ское обслу</w:t>
            </w:r>
            <w:r w:rsidR="00996657">
              <w:rPr>
                <w:bCs/>
                <w:color w:val="000000"/>
                <w:spacing w:val="-20"/>
                <w:sz w:val="14"/>
                <w:szCs w:val="14"/>
              </w:rPr>
              <w:softHyphen/>
            </w:r>
            <w:r w:rsidRPr="0018257A">
              <w:rPr>
                <w:bCs/>
                <w:color w:val="000000"/>
                <w:spacing w:val="-20"/>
                <w:sz w:val="14"/>
                <w:szCs w:val="14"/>
              </w:rPr>
              <w:t xml:space="preserve">живание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5.2.1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Охота и рыбалка код 5.3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Причалы для мало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мерных судов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5.4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Поля для гольфа или конных прогулок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код 5.5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Производ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ственная деятель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ность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6.0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0,0540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Недро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пользова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ние код 6.1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Тяжелая промыш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ленность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6.2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0,0540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Автомо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билестрои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тельная промыш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ленность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код 6.2.1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0,0540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Легкая промыш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ленность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6.3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0,0540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Фармацев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тическая промыш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ленность код 6.3.1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0,0540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lastRenderedPageBreak/>
              <w:t>Пищевая промыш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ленность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6.4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0,0540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Нефтехи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мическая промыш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ленность код 6.5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0,0540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Строи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тельная промыш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ленность код 6.6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0,0540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Энергетика код 6.7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Атомная энергетика код 6.7.1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0,0422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Связь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код 6.8 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  <w:r w:rsidRPr="00494A0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57A" w:rsidRDefault="0018257A" w:rsidP="0018257A">
            <w:pPr>
              <w:jc w:val="center"/>
            </w:pPr>
            <w:r w:rsidRPr="00EC7230">
              <w:rPr>
                <w:color w:val="000000"/>
                <w:sz w:val="16"/>
                <w:szCs w:val="16"/>
              </w:rPr>
              <w:t>0,0122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57A" w:rsidRDefault="0018257A" w:rsidP="0018257A">
            <w:pPr>
              <w:jc w:val="center"/>
            </w:pPr>
            <w:r w:rsidRPr="00EC7230">
              <w:rPr>
                <w:color w:val="000000"/>
                <w:sz w:val="16"/>
                <w:szCs w:val="16"/>
              </w:rPr>
              <w:t>0,0122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57A" w:rsidRDefault="0018257A" w:rsidP="0018257A">
            <w:pPr>
              <w:jc w:val="center"/>
            </w:pPr>
            <w:r w:rsidRPr="00EC7230">
              <w:rPr>
                <w:color w:val="000000"/>
                <w:sz w:val="16"/>
                <w:szCs w:val="16"/>
              </w:rPr>
              <w:t>0,0122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57A" w:rsidRDefault="0018257A" w:rsidP="0018257A">
            <w:pPr>
              <w:jc w:val="center"/>
            </w:pPr>
            <w:r w:rsidRPr="00EC7230">
              <w:rPr>
                <w:color w:val="000000"/>
                <w:sz w:val="16"/>
                <w:szCs w:val="16"/>
              </w:rPr>
              <w:t>0,0122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57A" w:rsidRDefault="0018257A" w:rsidP="0018257A">
            <w:pPr>
              <w:jc w:val="center"/>
            </w:pPr>
            <w:r w:rsidRPr="00EC7230">
              <w:rPr>
                <w:color w:val="000000"/>
                <w:sz w:val="16"/>
                <w:szCs w:val="16"/>
              </w:rPr>
              <w:t>0,0122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57A" w:rsidRDefault="0018257A" w:rsidP="0018257A">
            <w:pPr>
              <w:jc w:val="center"/>
            </w:pPr>
            <w:r w:rsidRPr="00EC7230">
              <w:rPr>
                <w:color w:val="000000"/>
                <w:sz w:val="16"/>
                <w:szCs w:val="16"/>
              </w:rPr>
              <w:t>0,0122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57A" w:rsidRDefault="0018257A" w:rsidP="0018257A">
            <w:pPr>
              <w:jc w:val="center"/>
            </w:pPr>
            <w:r w:rsidRPr="00EC7230">
              <w:rPr>
                <w:color w:val="000000"/>
                <w:sz w:val="16"/>
                <w:szCs w:val="16"/>
              </w:rPr>
              <w:t>0,0122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57A" w:rsidRDefault="0018257A" w:rsidP="0018257A">
            <w:pPr>
              <w:jc w:val="center"/>
            </w:pPr>
            <w:r w:rsidRPr="00EC7230">
              <w:rPr>
                <w:color w:val="000000"/>
                <w:sz w:val="16"/>
                <w:szCs w:val="16"/>
              </w:rPr>
              <w:t>0,0122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57A" w:rsidRDefault="0018257A" w:rsidP="0018257A">
            <w:pPr>
              <w:jc w:val="center"/>
            </w:pPr>
            <w:r w:rsidRPr="00EC7230">
              <w:rPr>
                <w:color w:val="000000"/>
                <w:sz w:val="16"/>
                <w:szCs w:val="16"/>
              </w:rPr>
              <w:t>0,0122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57A" w:rsidRDefault="0018257A" w:rsidP="0018257A">
            <w:pPr>
              <w:jc w:val="center"/>
            </w:pPr>
            <w:r w:rsidRPr="00EC7230">
              <w:rPr>
                <w:color w:val="000000"/>
                <w:sz w:val="16"/>
                <w:szCs w:val="16"/>
              </w:rPr>
              <w:t>0,0122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57A" w:rsidRDefault="0018257A" w:rsidP="0018257A">
            <w:pPr>
              <w:jc w:val="center"/>
            </w:pPr>
            <w:r w:rsidRPr="00EC7230">
              <w:rPr>
                <w:color w:val="000000"/>
                <w:sz w:val="16"/>
                <w:szCs w:val="16"/>
              </w:rPr>
              <w:t>0,0122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57A" w:rsidRDefault="0018257A" w:rsidP="0018257A">
            <w:pPr>
              <w:jc w:val="center"/>
            </w:pPr>
            <w:r w:rsidRPr="00EC7230">
              <w:rPr>
                <w:color w:val="000000"/>
                <w:sz w:val="16"/>
                <w:szCs w:val="16"/>
              </w:rPr>
              <w:t>0,0122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57A" w:rsidRDefault="0018257A" w:rsidP="0018257A">
            <w:pPr>
              <w:jc w:val="center"/>
            </w:pPr>
            <w:r w:rsidRPr="00EC7230">
              <w:rPr>
                <w:color w:val="000000"/>
                <w:sz w:val="16"/>
                <w:szCs w:val="16"/>
              </w:rPr>
              <w:t>0,0122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57A" w:rsidRDefault="0018257A" w:rsidP="0018257A">
            <w:pPr>
              <w:jc w:val="center"/>
            </w:pPr>
            <w:r w:rsidRPr="00EC7230">
              <w:rPr>
                <w:color w:val="000000"/>
                <w:sz w:val="16"/>
                <w:szCs w:val="16"/>
              </w:rPr>
              <w:t>0,0122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57A" w:rsidRDefault="0018257A" w:rsidP="0018257A">
            <w:pPr>
              <w:jc w:val="center"/>
            </w:pPr>
            <w:r w:rsidRPr="00EC7230">
              <w:rPr>
                <w:color w:val="000000"/>
                <w:sz w:val="16"/>
                <w:szCs w:val="16"/>
              </w:rPr>
              <w:t>0,0122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8257A" w:rsidRDefault="0018257A" w:rsidP="0018257A">
            <w:pPr>
              <w:jc w:val="center"/>
            </w:pPr>
            <w:r w:rsidRPr="00EC7230">
              <w:rPr>
                <w:color w:val="000000"/>
                <w:sz w:val="16"/>
                <w:szCs w:val="16"/>
              </w:rPr>
              <w:t>0,0122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0,012</w:t>
            </w:r>
            <w:r w:rsidRPr="00494A0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Склады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6.9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0,1165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0,1318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0,0926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0,1255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0,0917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0,1165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0,1165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0,1046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0,1165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0,1165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0,1515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0,1233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0,1165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0,1033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0,1165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0,1165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0,1165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0,1165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Обеспече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ние косми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ческой деятельно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сти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6.10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Целлю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лозно-бумажная промыш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ленность код 6.11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0,0470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0,0540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0,0415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Транспорт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7.0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Железно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дорожный транспорт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7.1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0,0212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Автомо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бильный транспорт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7.2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Водный транспорт код 7.3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Воздуш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ный транспорт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7.4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0,0242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BC5C5D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Трубопро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водный транспорт</w:t>
            </w:r>
          </w:p>
          <w:p w:rsidR="0018257A" w:rsidRPr="0018257A" w:rsidRDefault="0018257A" w:rsidP="00BC5C5D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7.5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390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BC5C5D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Обеспече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ние обо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роны и безопасно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сти</w:t>
            </w:r>
          </w:p>
          <w:p w:rsidR="0018257A" w:rsidRPr="0018257A" w:rsidRDefault="0018257A" w:rsidP="00BC5C5D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8.0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Обеспече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ние воо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руженных сил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код 8.1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Охрана Государст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венной границы Россий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ской Федерации код 8.2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Обеспече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ние внут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реннего правопо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рядка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8.3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Обеспече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ние дея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тельности по испол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нению наказаний код 8.4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Деятель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ность по особой охране и изучению природы код 9.0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Охрана природных террито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рий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9.1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Курортная деятель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ность код 9.2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Санатор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ная дея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тельность код 9.2.1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0,0300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Историко-культурная деятель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ность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код 9.3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Использо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вание лесов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10.0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lastRenderedPageBreak/>
              <w:t xml:space="preserve">Заготовка древесины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10.1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Лесные плантации код 10.2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Заготовка лесных ресурсов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10.3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Резервные леса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10.4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Водные объекты код 11.0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Общее пользова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ние вод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ными объектами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код 11.1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Специаль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ное поль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зование водными объектами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11.2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Гидротех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нические сооруже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ния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11.3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0,0343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Земельные участки (террито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рии) общего пользова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ния код 12.0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Ритуальная деятель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ность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12.1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0,0379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0,0278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0,0311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0,0457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0,0381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0,0365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0,0349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Специаль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ная дея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тельность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12.2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2,4442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Ведение огородни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чества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13.1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402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Ведение садовод</w:t>
            </w:r>
            <w:r w:rsidR="00996657">
              <w:rPr>
                <w:bCs/>
                <w:color w:val="000000"/>
                <w:spacing w:val="-20"/>
                <w:sz w:val="16"/>
                <w:szCs w:val="16"/>
              </w:rPr>
              <w:softHyphen/>
            </w: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ства 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код 13.2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927AD" w:rsidRPr="00494A0B" w:rsidTr="00F927AD">
        <w:trPr>
          <w:trHeight w:val="345"/>
        </w:trPr>
        <w:tc>
          <w:tcPr>
            <w:tcW w:w="5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C5D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>Ведение дачного хозяйства</w:t>
            </w:r>
          </w:p>
          <w:p w:rsidR="0018257A" w:rsidRPr="0018257A" w:rsidRDefault="0018257A" w:rsidP="0018257A">
            <w:pPr>
              <w:rPr>
                <w:bCs/>
                <w:color w:val="000000"/>
                <w:spacing w:val="-20"/>
                <w:sz w:val="16"/>
                <w:szCs w:val="16"/>
              </w:rPr>
            </w:pPr>
            <w:r w:rsidRPr="0018257A">
              <w:rPr>
                <w:bCs/>
                <w:color w:val="000000"/>
                <w:spacing w:val="-20"/>
                <w:sz w:val="16"/>
                <w:szCs w:val="16"/>
              </w:rPr>
              <w:t xml:space="preserve"> код 13.3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0,0065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0,0131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0,0072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0,0059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0,0208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0,0125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0,0189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0,0039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  <w:r w:rsidRPr="00494A0B">
              <w:rPr>
                <w:color w:val="000000"/>
                <w:sz w:val="16"/>
                <w:szCs w:val="16"/>
              </w:rPr>
              <w:t>0,0085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57A" w:rsidRPr="00494A0B" w:rsidRDefault="0018257A" w:rsidP="0018257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18257A" w:rsidRPr="00E86592" w:rsidRDefault="0018257A" w:rsidP="0018257A">
      <w:pPr>
        <w:rPr>
          <w:sz w:val="21"/>
          <w:lang w:val="en-US"/>
        </w:rPr>
      </w:pPr>
    </w:p>
    <w:p w:rsidR="0018257A" w:rsidRPr="00E86592" w:rsidRDefault="0018257A" w:rsidP="0018257A">
      <w:pPr>
        <w:rPr>
          <w:sz w:val="21"/>
          <w:szCs w:val="21"/>
        </w:rPr>
      </w:pPr>
    </w:p>
    <w:p w:rsidR="0018257A" w:rsidRPr="00E86592" w:rsidRDefault="0018257A" w:rsidP="0018257A">
      <w:pPr>
        <w:rPr>
          <w:sz w:val="21"/>
          <w:szCs w:val="21"/>
        </w:rPr>
      </w:pPr>
    </w:p>
    <w:p w:rsidR="0018257A" w:rsidRPr="00E86592" w:rsidRDefault="0018257A" w:rsidP="0018257A">
      <w:pPr>
        <w:rPr>
          <w:sz w:val="21"/>
          <w:szCs w:val="21"/>
        </w:rPr>
      </w:pPr>
    </w:p>
    <w:p w:rsidR="0018257A" w:rsidRPr="00E86592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Default="0018257A" w:rsidP="0018257A">
      <w:pPr>
        <w:rPr>
          <w:sz w:val="21"/>
          <w:szCs w:val="21"/>
        </w:rPr>
      </w:pPr>
    </w:p>
    <w:p w:rsidR="0018257A" w:rsidRPr="00EC54AE" w:rsidRDefault="0018257A" w:rsidP="0018257A">
      <w:pPr>
        <w:jc w:val="right"/>
        <w:rPr>
          <w:sz w:val="24"/>
          <w:szCs w:val="24"/>
        </w:rPr>
      </w:pPr>
      <w:r w:rsidRPr="00EC54AE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2</w:t>
      </w:r>
    </w:p>
    <w:p w:rsidR="0018257A" w:rsidRDefault="0018257A" w:rsidP="0018257A">
      <w:pPr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EC54AE">
        <w:rPr>
          <w:sz w:val="24"/>
          <w:szCs w:val="24"/>
        </w:rPr>
        <w:t xml:space="preserve"> </w:t>
      </w:r>
      <w:r>
        <w:rPr>
          <w:sz w:val="24"/>
          <w:szCs w:val="24"/>
        </w:rPr>
        <w:t>нормативному правовому акту</w:t>
      </w:r>
    </w:p>
    <w:p w:rsidR="0018257A" w:rsidRPr="00EC54AE" w:rsidRDefault="0018257A" w:rsidP="0018257A">
      <w:pPr>
        <w:jc w:val="right"/>
        <w:rPr>
          <w:sz w:val="24"/>
          <w:szCs w:val="24"/>
        </w:rPr>
      </w:pPr>
      <w:r>
        <w:rPr>
          <w:sz w:val="24"/>
          <w:szCs w:val="24"/>
        </w:rPr>
        <w:t>от «___»__________2019 №____</w:t>
      </w:r>
    </w:p>
    <w:p w:rsidR="0018257A" w:rsidRPr="00EC54AE" w:rsidRDefault="0018257A" w:rsidP="0018257A">
      <w:pPr>
        <w:rPr>
          <w:sz w:val="21"/>
          <w:szCs w:val="21"/>
        </w:rPr>
      </w:pPr>
    </w:p>
    <w:tbl>
      <w:tblPr>
        <w:tblW w:w="10221" w:type="dxa"/>
        <w:tblInd w:w="93" w:type="dxa"/>
        <w:tblLayout w:type="fixed"/>
        <w:tblLook w:val="04A0"/>
      </w:tblPr>
      <w:tblGrid>
        <w:gridCol w:w="4693"/>
        <w:gridCol w:w="284"/>
        <w:gridCol w:w="141"/>
        <w:gridCol w:w="2694"/>
        <w:gridCol w:w="2409"/>
      </w:tblGrid>
      <w:tr w:rsidR="0018257A" w:rsidRPr="00E86592" w:rsidTr="0018257A">
        <w:trPr>
          <w:trHeight w:val="330"/>
        </w:trPr>
        <w:tc>
          <w:tcPr>
            <w:tcW w:w="1022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</w:tr>
      <w:tr w:rsidR="0018257A" w:rsidRPr="00E86592" w:rsidTr="00411EF9">
        <w:trPr>
          <w:trHeight w:val="315"/>
        </w:trPr>
        <w:tc>
          <w:tcPr>
            <w:tcW w:w="4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Расчетные показатели</w:t>
            </w:r>
          </w:p>
        </w:tc>
        <w:tc>
          <w:tcPr>
            <w:tcW w:w="552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Коэффициент категории пользователей (К1)</w:t>
            </w:r>
          </w:p>
        </w:tc>
      </w:tr>
      <w:tr w:rsidR="0018257A" w:rsidRPr="00E86592" w:rsidTr="00411EF9">
        <w:trPr>
          <w:trHeight w:val="2700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 xml:space="preserve">ВРИ 9 </w:t>
            </w:r>
            <w:r w:rsidRPr="00E86592">
              <w:rPr>
                <w:sz w:val="23"/>
                <w:szCs w:val="23"/>
              </w:rPr>
              <w:t>(предприятия, занимающиеся в соответствии с ОКВЭД 10 «Производство пищевых продуктов» производством пищевых продуктом)</w:t>
            </w:r>
            <w:r w:rsidR="00411EF9">
              <w:rPr>
                <w:sz w:val="23"/>
                <w:szCs w:val="23"/>
              </w:rPr>
              <w:t>;</w:t>
            </w:r>
          </w:p>
          <w:p w:rsidR="00411EF9" w:rsidRDefault="00411EF9" w:rsidP="00411EF9">
            <w:pPr>
              <w:jc w:val="center"/>
              <w:rPr>
                <w:sz w:val="23"/>
                <w:szCs w:val="23"/>
              </w:rPr>
            </w:pPr>
            <w:r w:rsidRPr="00411EF9">
              <w:rPr>
                <w:b/>
                <w:sz w:val="23"/>
                <w:szCs w:val="23"/>
              </w:rPr>
              <w:t>ВРИ 6.2</w:t>
            </w:r>
            <w:r>
              <w:rPr>
                <w:b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Тяжелая промышленность:</w:t>
            </w:r>
          </w:p>
          <w:p w:rsidR="00411EF9" w:rsidRDefault="00411EF9" w:rsidP="00411EF9">
            <w:pPr>
              <w:jc w:val="center"/>
              <w:rPr>
                <w:sz w:val="23"/>
                <w:szCs w:val="23"/>
              </w:rPr>
            </w:pPr>
            <w:r w:rsidRPr="00411EF9">
              <w:rPr>
                <w:b/>
                <w:sz w:val="23"/>
                <w:szCs w:val="23"/>
              </w:rPr>
              <w:t>ВРИ 6.3</w:t>
            </w:r>
            <w:r>
              <w:rPr>
                <w:sz w:val="23"/>
                <w:szCs w:val="23"/>
              </w:rPr>
              <w:t xml:space="preserve"> Легкая промышленность;</w:t>
            </w:r>
          </w:p>
          <w:p w:rsidR="00411EF9" w:rsidRDefault="00411EF9" w:rsidP="00411EF9">
            <w:pPr>
              <w:jc w:val="center"/>
              <w:rPr>
                <w:sz w:val="23"/>
                <w:szCs w:val="23"/>
              </w:rPr>
            </w:pPr>
            <w:r w:rsidRPr="00411EF9">
              <w:rPr>
                <w:b/>
                <w:sz w:val="23"/>
                <w:szCs w:val="23"/>
              </w:rPr>
              <w:t>ВРИ 6.2.1</w:t>
            </w:r>
            <w:r>
              <w:rPr>
                <w:sz w:val="23"/>
                <w:szCs w:val="23"/>
              </w:rPr>
              <w:t xml:space="preserve"> автомобилестроительная промышленность; </w:t>
            </w:r>
          </w:p>
          <w:p w:rsidR="00411EF9" w:rsidRDefault="00411EF9" w:rsidP="00411EF9">
            <w:pPr>
              <w:jc w:val="center"/>
              <w:rPr>
                <w:sz w:val="23"/>
                <w:szCs w:val="23"/>
              </w:rPr>
            </w:pPr>
            <w:r w:rsidRPr="00411EF9">
              <w:rPr>
                <w:b/>
                <w:sz w:val="23"/>
                <w:szCs w:val="23"/>
              </w:rPr>
              <w:t>ВРИ 6.3.1</w:t>
            </w:r>
            <w:r>
              <w:rPr>
                <w:sz w:val="23"/>
                <w:szCs w:val="23"/>
              </w:rPr>
              <w:t xml:space="preserve"> фармацевтическая промышленность;</w:t>
            </w:r>
          </w:p>
          <w:p w:rsidR="00411EF9" w:rsidRDefault="00411EF9" w:rsidP="00411EF9">
            <w:pPr>
              <w:jc w:val="center"/>
              <w:rPr>
                <w:sz w:val="23"/>
                <w:szCs w:val="23"/>
              </w:rPr>
            </w:pPr>
            <w:r w:rsidRPr="00411EF9">
              <w:rPr>
                <w:b/>
                <w:sz w:val="23"/>
                <w:szCs w:val="23"/>
              </w:rPr>
              <w:t>ВРИ 6.5</w:t>
            </w:r>
            <w:r>
              <w:rPr>
                <w:sz w:val="23"/>
                <w:szCs w:val="23"/>
              </w:rPr>
              <w:t xml:space="preserve"> нефтехимическая промышленность;</w:t>
            </w:r>
          </w:p>
          <w:p w:rsidR="00411EF9" w:rsidRDefault="00411EF9" w:rsidP="00411EF9">
            <w:pPr>
              <w:jc w:val="center"/>
              <w:rPr>
                <w:sz w:val="23"/>
                <w:szCs w:val="23"/>
              </w:rPr>
            </w:pPr>
            <w:r w:rsidRPr="00411EF9">
              <w:rPr>
                <w:b/>
                <w:sz w:val="23"/>
                <w:szCs w:val="23"/>
              </w:rPr>
              <w:t>ВРИ 6.7</w:t>
            </w:r>
            <w:r>
              <w:rPr>
                <w:sz w:val="23"/>
                <w:szCs w:val="23"/>
              </w:rPr>
              <w:t xml:space="preserve"> энергетика; </w:t>
            </w:r>
          </w:p>
          <w:p w:rsidR="00411EF9" w:rsidRDefault="00411EF9" w:rsidP="00411EF9">
            <w:pPr>
              <w:jc w:val="center"/>
              <w:rPr>
                <w:sz w:val="23"/>
                <w:szCs w:val="23"/>
              </w:rPr>
            </w:pPr>
            <w:r w:rsidRPr="00411EF9">
              <w:rPr>
                <w:b/>
                <w:sz w:val="23"/>
                <w:szCs w:val="23"/>
              </w:rPr>
              <w:t>ВРИ 6.7.1</w:t>
            </w:r>
            <w:r>
              <w:rPr>
                <w:sz w:val="23"/>
                <w:szCs w:val="23"/>
              </w:rPr>
              <w:t xml:space="preserve"> атомная энергетика;</w:t>
            </w:r>
          </w:p>
          <w:p w:rsidR="00411EF9" w:rsidRPr="00E86592" w:rsidRDefault="00411EF9" w:rsidP="00411EF9">
            <w:pPr>
              <w:jc w:val="center"/>
              <w:rPr>
                <w:b/>
                <w:bCs/>
                <w:sz w:val="23"/>
                <w:szCs w:val="23"/>
              </w:rPr>
            </w:pPr>
            <w:r w:rsidRPr="00411EF9">
              <w:rPr>
                <w:b/>
                <w:sz w:val="23"/>
                <w:szCs w:val="23"/>
              </w:rPr>
              <w:t>ВРИ 9.2</w:t>
            </w:r>
            <w:r>
              <w:rPr>
                <w:sz w:val="23"/>
                <w:szCs w:val="23"/>
              </w:rPr>
              <w:t xml:space="preserve"> курортная деятельность; </w:t>
            </w:r>
            <w:r w:rsidRPr="00411EF9">
              <w:rPr>
                <w:b/>
                <w:sz w:val="23"/>
                <w:szCs w:val="23"/>
              </w:rPr>
              <w:t>ВРИ 9.2.1</w:t>
            </w:r>
            <w:r>
              <w:rPr>
                <w:sz w:val="23"/>
                <w:szCs w:val="23"/>
              </w:rPr>
              <w:t xml:space="preserve"> санаторная деятельность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 xml:space="preserve">ВРИ 15 </w:t>
            </w:r>
            <w:r w:rsidRPr="00E86592">
              <w:rPr>
                <w:sz w:val="23"/>
                <w:szCs w:val="23"/>
              </w:rPr>
              <w:t>(предприятия, занимающиеся производством органической продукции в растениеводстве)</w:t>
            </w:r>
          </w:p>
        </w:tc>
      </w:tr>
      <w:tr w:rsidR="0018257A" w:rsidRPr="00E86592" w:rsidTr="00411EF9">
        <w:trPr>
          <w:trHeight w:val="405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3</w:t>
            </w:r>
          </w:p>
        </w:tc>
      </w:tr>
      <w:tr w:rsidR="0018257A" w:rsidRPr="00E86592" w:rsidTr="0018257A">
        <w:trPr>
          <w:trHeight w:val="378"/>
        </w:trPr>
        <w:tc>
          <w:tcPr>
            <w:tcW w:w="1022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АКУЛОВСКИЙ СЕЛЬСОВЕТ</w:t>
            </w:r>
          </w:p>
        </w:tc>
      </w:tr>
      <w:tr w:rsidR="0018257A" w:rsidRPr="00E86592" w:rsidTr="00411EF9">
        <w:trPr>
          <w:trHeight w:val="53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Удельная кадастровая стоимость скорректированная на инфляцию (УКС*)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133,7000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-</w:t>
            </w:r>
          </w:p>
        </w:tc>
      </w:tr>
      <w:tr w:rsidR="0018257A" w:rsidRPr="00E86592" w:rsidTr="00411EF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Ставка земельного налога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0,0030</w:t>
            </w:r>
          </w:p>
        </w:tc>
      </w:tr>
      <w:tr w:rsidR="0018257A" w:rsidRPr="00E86592" w:rsidTr="00411EF9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Земельный налог с поправкой на инфляцию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2,0055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-</w:t>
            </w:r>
          </w:p>
        </w:tc>
      </w:tr>
      <w:tr w:rsidR="0018257A" w:rsidRPr="00E86592" w:rsidTr="00411EF9">
        <w:trPr>
          <w:trHeight w:val="3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Арендная плата в ценах 2018 года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12,9514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0,0296</w:t>
            </w:r>
          </w:p>
        </w:tc>
      </w:tr>
      <w:tr w:rsidR="0018257A" w:rsidRPr="00E86592" w:rsidTr="00411EF9">
        <w:trPr>
          <w:trHeight w:val="38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К1 - Коэффициент категории арендатора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0,1548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0,2219</w:t>
            </w:r>
          </w:p>
        </w:tc>
      </w:tr>
      <w:tr w:rsidR="0018257A" w:rsidRPr="00E86592" w:rsidTr="00996657">
        <w:trPr>
          <w:trHeight w:val="409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БАЮНОКЛЮЧЕВСКИЙ СЕЛЬСОВЕТ</w:t>
            </w:r>
          </w:p>
        </w:tc>
      </w:tr>
      <w:tr w:rsidR="0018257A" w:rsidRPr="00E86592" w:rsidTr="00411EF9">
        <w:trPr>
          <w:trHeight w:val="55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Удельная кадастровая стоимость скорректированная на инфляцию (УКС*)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275,6900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2,1900</w:t>
            </w:r>
          </w:p>
        </w:tc>
      </w:tr>
      <w:tr w:rsidR="0018257A" w:rsidRPr="00E86592" w:rsidTr="00411EF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Ставка земельного налога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0,0030</w:t>
            </w:r>
          </w:p>
        </w:tc>
      </w:tr>
      <w:tr w:rsidR="0018257A" w:rsidRPr="00E86592" w:rsidTr="00411EF9">
        <w:trPr>
          <w:trHeight w:val="24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Земельный налог с поправкой на инфляцию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4,1354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0,0066</w:t>
            </w:r>
          </w:p>
        </w:tc>
      </w:tr>
      <w:tr w:rsidR="0018257A" w:rsidRPr="00E86592" w:rsidTr="00411EF9">
        <w:trPr>
          <w:trHeight w:val="4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Арендная плата в ценах 2018 года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12,9514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0,0296</w:t>
            </w:r>
          </w:p>
        </w:tc>
      </w:tr>
      <w:tr w:rsidR="0018257A" w:rsidRPr="00E86592" w:rsidTr="00411EF9">
        <w:trPr>
          <w:trHeight w:val="41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К1 - Коэффициент категории арендатора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0,3193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0,2219</w:t>
            </w:r>
          </w:p>
        </w:tc>
      </w:tr>
      <w:tr w:rsidR="0018257A" w:rsidRPr="00E86592" w:rsidTr="0018257A">
        <w:trPr>
          <w:trHeight w:val="482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БЕРЕЗОВСКИЙ СЕЛЬСОВЕТ</w:t>
            </w:r>
          </w:p>
        </w:tc>
      </w:tr>
      <w:tr w:rsidR="0018257A" w:rsidRPr="00E86592" w:rsidTr="00411EF9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Удельная кадастровая стоимость скорректированная на инфляцию (УКС*)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392,6100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2,1900</w:t>
            </w:r>
          </w:p>
        </w:tc>
      </w:tr>
      <w:tr w:rsidR="0018257A" w:rsidRPr="00E86592" w:rsidTr="00411EF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Ставка земельного налога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0,0030</w:t>
            </w:r>
          </w:p>
        </w:tc>
      </w:tr>
      <w:tr w:rsidR="0018257A" w:rsidRPr="00E86592" w:rsidTr="00411EF9">
        <w:trPr>
          <w:trHeight w:val="4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Земельный налог с поправкой на инфляцию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5,8892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0,0066</w:t>
            </w:r>
          </w:p>
        </w:tc>
      </w:tr>
      <w:tr w:rsidR="0018257A" w:rsidRPr="00E86592" w:rsidTr="00411EF9">
        <w:trPr>
          <w:trHeight w:val="32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lastRenderedPageBreak/>
              <w:t>Арендная плата в ценах 2018 года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12,9514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0,0296</w:t>
            </w:r>
          </w:p>
        </w:tc>
      </w:tr>
      <w:tr w:rsidR="0018257A" w:rsidRPr="00E86592" w:rsidTr="00411EF9">
        <w:trPr>
          <w:trHeight w:val="291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К1 - Коэффициент категории арендатора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0,4547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0,2219</w:t>
            </w:r>
          </w:p>
        </w:tc>
      </w:tr>
      <w:tr w:rsidR="0018257A" w:rsidRPr="00E86592" w:rsidTr="0018257A">
        <w:trPr>
          <w:trHeight w:val="273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БОБРОВСКИЙ СЕЛЬСОВЕТ</w:t>
            </w:r>
          </w:p>
        </w:tc>
      </w:tr>
      <w:tr w:rsidR="0018257A" w:rsidRPr="00E86592" w:rsidTr="00411EF9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Удельная кадастровая стоимость скорректированная на инфляцию (УКС*)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289,6233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2,1900</w:t>
            </w:r>
          </w:p>
        </w:tc>
      </w:tr>
      <w:tr w:rsidR="0018257A" w:rsidRPr="00E86592" w:rsidTr="00411EF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Ставка земельного налога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0,0030</w:t>
            </w:r>
          </w:p>
        </w:tc>
      </w:tr>
      <w:tr w:rsidR="0018257A" w:rsidRPr="00E86592" w:rsidTr="00411EF9">
        <w:trPr>
          <w:trHeight w:val="4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Земельный налог с поправкой на инфляцию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4,3444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0,0066</w:t>
            </w:r>
          </w:p>
        </w:tc>
      </w:tr>
      <w:tr w:rsidR="0018257A" w:rsidRPr="00E86592" w:rsidTr="00411EF9">
        <w:trPr>
          <w:trHeight w:val="4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Арендная плата в ценах 2018 года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12,9514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0,0296</w:t>
            </w:r>
          </w:p>
        </w:tc>
      </w:tr>
      <w:tr w:rsidR="0018257A" w:rsidRPr="00E86592" w:rsidTr="00411EF9">
        <w:trPr>
          <w:trHeight w:val="49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К1 - Коэффициент категории арендатора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0,3354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0,2219</w:t>
            </w:r>
          </w:p>
        </w:tc>
      </w:tr>
      <w:tr w:rsidR="0018257A" w:rsidRPr="00E86592" w:rsidTr="00996657">
        <w:trPr>
          <w:trHeight w:val="276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БОРОВИХИНСКИЙ СЕЛЬСОВЕТ</w:t>
            </w:r>
          </w:p>
        </w:tc>
      </w:tr>
      <w:tr w:rsidR="0018257A" w:rsidRPr="00E86592" w:rsidTr="00411EF9">
        <w:trPr>
          <w:trHeight w:val="5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Удельная кадастровая стоимость скорректированная на инфляцию (УКС*)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396,0989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2,1900</w:t>
            </w:r>
          </w:p>
        </w:tc>
      </w:tr>
      <w:tr w:rsidR="0018257A" w:rsidRPr="00E86592" w:rsidTr="00411EF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Ставка земельного налога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0,0030</w:t>
            </w:r>
          </w:p>
        </w:tc>
      </w:tr>
      <w:tr w:rsidR="0018257A" w:rsidRPr="00E86592" w:rsidTr="00411EF9">
        <w:trPr>
          <w:trHeight w:val="30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Земельный налог с поправкой на инфляцию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3,9610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0,0066</w:t>
            </w:r>
          </w:p>
        </w:tc>
      </w:tr>
      <w:tr w:rsidR="0018257A" w:rsidRPr="00E86592" w:rsidTr="00411EF9">
        <w:trPr>
          <w:trHeight w:val="39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Арендная плата в ценах 2018 года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12,9514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0,0296</w:t>
            </w:r>
          </w:p>
        </w:tc>
      </w:tr>
      <w:tr w:rsidR="0018257A" w:rsidRPr="00E86592" w:rsidTr="00411EF9">
        <w:trPr>
          <w:trHeight w:val="41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К1 - Коэффициент категории арендатора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0,3058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0,2219</w:t>
            </w:r>
          </w:p>
        </w:tc>
      </w:tr>
      <w:tr w:rsidR="0018257A" w:rsidRPr="00E86592" w:rsidTr="00996657">
        <w:trPr>
          <w:trHeight w:val="281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ЖИЛИНСКИЙ СЕЛЬСОВЕТ</w:t>
            </w:r>
          </w:p>
        </w:tc>
      </w:tr>
      <w:tr w:rsidR="0018257A" w:rsidRPr="00E86592" w:rsidTr="00411EF9">
        <w:trPr>
          <w:trHeight w:val="49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Удельная кадастровая стоимость скорректированная на инфляцию (УКС*)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229,1000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-</w:t>
            </w:r>
          </w:p>
        </w:tc>
      </w:tr>
      <w:tr w:rsidR="0018257A" w:rsidRPr="00E86592" w:rsidTr="00411EF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Ставка земельного налога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0,0030</w:t>
            </w:r>
          </w:p>
        </w:tc>
      </w:tr>
      <w:tr w:rsidR="0018257A" w:rsidRPr="00E86592" w:rsidTr="00411EF9">
        <w:trPr>
          <w:trHeight w:val="38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Земельный налог с поправкой на инфляцию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3,4365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-</w:t>
            </w:r>
          </w:p>
        </w:tc>
      </w:tr>
      <w:tr w:rsidR="0018257A" w:rsidRPr="00E86592" w:rsidTr="00411EF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Арендная плата в ценах 2018 года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12,9514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0,0296</w:t>
            </w:r>
          </w:p>
        </w:tc>
      </w:tr>
      <w:tr w:rsidR="0018257A" w:rsidRPr="00E86592" w:rsidTr="00411EF9">
        <w:trPr>
          <w:trHeight w:val="3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К1 - Коэффициент категории арендатора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0,2653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0,2219</w:t>
            </w:r>
          </w:p>
        </w:tc>
      </w:tr>
      <w:tr w:rsidR="0018257A" w:rsidRPr="00E86592" w:rsidTr="0018257A">
        <w:trPr>
          <w:trHeight w:val="368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ЖУРАВЛИХИНСКИЙ СЕЛЬСОВЕТ</w:t>
            </w:r>
          </w:p>
        </w:tc>
      </w:tr>
      <w:tr w:rsidR="0018257A" w:rsidRPr="00E86592" w:rsidTr="00411EF9">
        <w:trPr>
          <w:trHeight w:val="45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Удельная кадастровая стоимость скорректированная на инфляцию (УКС*)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154,6900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2,1900</w:t>
            </w:r>
          </w:p>
        </w:tc>
      </w:tr>
      <w:tr w:rsidR="0018257A" w:rsidRPr="00E86592" w:rsidTr="00411EF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Ставка земельного налога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0,0030</w:t>
            </w:r>
          </w:p>
        </w:tc>
      </w:tr>
      <w:tr w:rsidR="0018257A" w:rsidRPr="00E86592" w:rsidTr="00411EF9">
        <w:trPr>
          <w:trHeight w:val="3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Земельный налог с поправкой на инфляцию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2,3204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0,0066</w:t>
            </w:r>
          </w:p>
        </w:tc>
      </w:tr>
      <w:tr w:rsidR="0018257A" w:rsidRPr="00E86592" w:rsidTr="00411EF9">
        <w:trPr>
          <w:trHeight w:val="26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Арендная плата в ценах 2018 года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12,9514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0,0296</w:t>
            </w:r>
          </w:p>
        </w:tc>
      </w:tr>
      <w:tr w:rsidR="0018257A" w:rsidRPr="00E86592" w:rsidTr="00411EF9">
        <w:trPr>
          <w:trHeight w:val="26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К1 - Коэффициент категории арендатора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0,1792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0,2219</w:t>
            </w:r>
          </w:p>
        </w:tc>
      </w:tr>
      <w:tr w:rsidR="0018257A" w:rsidRPr="00E86592" w:rsidTr="0018257A">
        <w:trPr>
          <w:trHeight w:val="408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ЗУДИЛОВСКИЙ СЕЛЬСОВЕТ</w:t>
            </w:r>
          </w:p>
        </w:tc>
      </w:tr>
      <w:tr w:rsidR="0018257A" w:rsidRPr="00E86592" w:rsidTr="00411EF9">
        <w:trPr>
          <w:trHeight w:val="43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Удельная кадастровая стоимость скорректированная на инфляцию (УКС*)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347,3318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2,1900</w:t>
            </w:r>
          </w:p>
        </w:tc>
      </w:tr>
      <w:tr w:rsidR="0018257A" w:rsidRPr="00E86592" w:rsidTr="00411EF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Ставка земельного налога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0,0030</w:t>
            </w:r>
          </w:p>
        </w:tc>
      </w:tr>
      <w:tr w:rsidR="0018257A" w:rsidRPr="00E86592" w:rsidTr="00411EF9">
        <w:trPr>
          <w:trHeight w:val="41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Земельный налог с поправкой на инфляцию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3,4733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0,0066</w:t>
            </w:r>
          </w:p>
        </w:tc>
      </w:tr>
      <w:tr w:rsidR="0018257A" w:rsidRPr="00E86592" w:rsidTr="00411EF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Арендная плата в ценах 2018 года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12,9514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0,0296</w:t>
            </w:r>
          </w:p>
        </w:tc>
      </w:tr>
      <w:tr w:rsidR="0018257A" w:rsidRPr="00E86592" w:rsidTr="00411EF9">
        <w:trPr>
          <w:trHeight w:val="384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К1 - Коэффициент категории арендатора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0,2682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0,2219</w:t>
            </w:r>
          </w:p>
        </w:tc>
      </w:tr>
      <w:tr w:rsidR="0018257A" w:rsidRPr="00E86592" w:rsidTr="0018257A">
        <w:trPr>
          <w:trHeight w:val="41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ЛОГОВСКИЙ СЕЛЬСОВЕТ</w:t>
            </w:r>
          </w:p>
        </w:tc>
      </w:tr>
      <w:tr w:rsidR="0018257A" w:rsidRPr="00E86592" w:rsidTr="00411EF9">
        <w:trPr>
          <w:trHeight w:val="55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Удельная кадастровая стоимость скорректированная на инфляцию (УКС*)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213,0500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2,1900</w:t>
            </w:r>
          </w:p>
        </w:tc>
      </w:tr>
      <w:tr w:rsidR="0018257A" w:rsidRPr="00E86592" w:rsidTr="00411EF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Ставка земельного налога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0,0030</w:t>
            </w:r>
          </w:p>
        </w:tc>
      </w:tr>
      <w:tr w:rsidR="0018257A" w:rsidRPr="00E86592" w:rsidTr="00411EF9">
        <w:trPr>
          <w:trHeight w:val="366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Земельный налог с поправкой на инфляцию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3,1958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0,0066</w:t>
            </w:r>
          </w:p>
        </w:tc>
      </w:tr>
      <w:tr w:rsidR="0018257A" w:rsidRPr="00E86592" w:rsidTr="00411EF9">
        <w:trPr>
          <w:trHeight w:val="27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Арендная плата в ценах 2018 года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12,9514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0,0296</w:t>
            </w:r>
          </w:p>
        </w:tc>
      </w:tr>
      <w:tr w:rsidR="0018257A" w:rsidRPr="00E86592" w:rsidTr="00411EF9">
        <w:trPr>
          <w:trHeight w:val="5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К1 - Коэффициент категории арендатора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0,2467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0,2219</w:t>
            </w:r>
          </w:p>
        </w:tc>
      </w:tr>
      <w:tr w:rsidR="0018257A" w:rsidRPr="00E86592" w:rsidTr="0018257A">
        <w:trPr>
          <w:trHeight w:val="298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lastRenderedPageBreak/>
              <w:t>НОВОБЕРЕЗОВСКИЙ СЕЛЬСОВЕТ</w:t>
            </w:r>
          </w:p>
        </w:tc>
      </w:tr>
      <w:tr w:rsidR="0018257A" w:rsidRPr="00E86592" w:rsidTr="00411EF9">
        <w:trPr>
          <w:trHeight w:val="57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Удельная кадастровая стоимость скорректированная на инфляцию (УКС*)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-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2,1900</w:t>
            </w:r>
          </w:p>
        </w:tc>
      </w:tr>
      <w:tr w:rsidR="0018257A" w:rsidRPr="00E86592" w:rsidTr="00411EF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Ставка земельного налога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0,0030</w:t>
            </w:r>
          </w:p>
        </w:tc>
      </w:tr>
      <w:tr w:rsidR="0018257A" w:rsidRPr="00E86592" w:rsidTr="00411EF9">
        <w:trPr>
          <w:trHeight w:val="5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Земельный налог с поправкой на инфляцию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-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0,0066</w:t>
            </w:r>
          </w:p>
        </w:tc>
      </w:tr>
      <w:tr w:rsidR="0018257A" w:rsidRPr="00E86592" w:rsidTr="00411EF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Арендная плата в ценах 2018 года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12,9514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0,0296</w:t>
            </w:r>
          </w:p>
        </w:tc>
      </w:tr>
      <w:tr w:rsidR="0018257A" w:rsidRPr="00E86592" w:rsidTr="00411EF9">
        <w:trPr>
          <w:trHeight w:val="5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К1 - Коэффициент категории арендатора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0,3614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0,2219</w:t>
            </w:r>
          </w:p>
        </w:tc>
      </w:tr>
      <w:tr w:rsidR="0018257A" w:rsidRPr="00E86592" w:rsidTr="0018257A">
        <w:trPr>
          <w:trHeight w:val="341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6657" w:rsidRDefault="00996657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</w:p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ПЕРВОМАЙСКИЙ СЕЛЬСОВЕТ</w:t>
            </w:r>
          </w:p>
        </w:tc>
      </w:tr>
      <w:tr w:rsidR="0018257A" w:rsidRPr="00E86592" w:rsidTr="00411EF9">
        <w:trPr>
          <w:trHeight w:val="480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Удельная кадастровая стоимость скорректированная на инфляцию (УКС*)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239,9320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2,1900</w:t>
            </w:r>
          </w:p>
        </w:tc>
      </w:tr>
      <w:tr w:rsidR="0018257A" w:rsidRPr="00E86592" w:rsidTr="00411EF9">
        <w:trPr>
          <w:trHeight w:val="315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Ставка земельного налога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0,0030</w:t>
            </w:r>
          </w:p>
        </w:tc>
      </w:tr>
      <w:tr w:rsidR="0018257A" w:rsidRPr="00E86592" w:rsidTr="00411EF9">
        <w:trPr>
          <w:trHeight w:val="335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Земельный налог с поправкой на инфляцию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3,5990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0,0066</w:t>
            </w:r>
          </w:p>
        </w:tc>
      </w:tr>
      <w:tr w:rsidR="0018257A" w:rsidRPr="00E86592" w:rsidTr="00411EF9">
        <w:trPr>
          <w:trHeight w:val="315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Арендная плата в ценах 2018 года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12,9514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0,0296</w:t>
            </w:r>
          </w:p>
        </w:tc>
      </w:tr>
      <w:tr w:rsidR="0018257A" w:rsidRPr="00E86592" w:rsidTr="00411EF9">
        <w:trPr>
          <w:trHeight w:val="372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К1 - Коэффициент категории арендатора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0,2779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0,2219</w:t>
            </w:r>
          </w:p>
        </w:tc>
      </w:tr>
      <w:tr w:rsidR="0018257A" w:rsidRPr="00E86592" w:rsidTr="0018257A">
        <w:trPr>
          <w:trHeight w:val="322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ПОВАЛИХИНСКИЙ СЕЛЬСОВЕТ</w:t>
            </w:r>
          </w:p>
        </w:tc>
      </w:tr>
      <w:tr w:rsidR="0018257A" w:rsidRPr="00E86592" w:rsidTr="00411EF9">
        <w:trPr>
          <w:trHeight w:val="511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Удельная кадастровая стоимость скорректированная на инфляцию (УКС*)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294,6500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2,1900</w:t>
            </w:r>
          </w:p>
        </w:tc>
      </w:tr>
      <w:tr w:rsidR="0018257A" w:rsidRPr="00E86592" w:rsidTr="00411EF9">
        <w:trPr>
          <w:trHeight w:val="263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Ставка земельного налога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0,0030</w:t>
            </w:r>
          </w:p>
        </w:tc>
      </w:tr>
      <w:tr w:rsidR="0018257A" w:rsidRPr="00E86592" w:rsidTr="00411EF9">
        <w:trPr>
          <w:trHeight w:val="454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Земельный налог с поправкой на инфляцию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4,4198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0,0066</w:t>
            </w:r>
          </w:p>
        </w:tc>
      </w:tr>
      <w:tr w:rsidR="0018257A" w:rsidRPr="00E86592" w:rsidTr="00411EF9">
        <w:trPr>
          <w:trHeight w:val="375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Арендная плата в ценах 2018 года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12,9514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0,0296</w:t>
            </w:r>
          </w:p>
        </w:tc>
      </w:tr>
      <w:tr w:rsidR="0018257A" w:rsidRPr="00E86592" w:rsidTr="00411EF9">
        <w:trPr>
          <w:trHeight w:val="453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К1 - Коэффициент категории арендатора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0,3413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0,2219</w:t>
            </w:r>
          </w:p>
        </w:tc>
      </w:tr>
      <w:tr w:rsidR="0018257A" w:rsidRPr="00E86592" w:rsidTr="0018257A">
        <w:trPr>
          <w:trHeight w:val="337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РАССКАЗИХИНСКИЙ СЕЛЬСОВЕТ</w:t>
            </w:r>
          </w:p>
        </w:tc>
      </w:tr>
      <w:tr w:rsidR="0018257A" w:rsidRPr="00E86592" w:rsidTr="00411EF9">
        <w:trPr>
          <w:trHeight w:val="630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Удельная кадастровая стоимость скорректированная на инфляцию (УКС*)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180,2100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2,1900</w:t>
            </w:r>
          </w:p>
        </w:tc>
      </w:tr>
      <w:tr w:rsidR="0018257A" w:rsidRPr="00E86592" w:rsidTr="00411EF9">
        <w:trPr>
          <w:trHeight w:val="315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Ставка земельного налога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0,0030</w:t>
            </w:r>
          </w:p>
        </w:tc>
      </w:tr>
      <w:tr w:rsidR="0018257A" w:rsidRPr="00E86592" w:rsidTr="00411EF9">
        <w:trPr>
          <w:trHeight w:val="630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Земельный налог с поправкой на инфляцию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2,7032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0,0066</w:t>
            </w:r>
          </w:p>
        </w:tc>
      </w:tr>
      <w:tr w:rsidR="0018257A" w:rsidRPr="00E86592" w:rsidTr="00411EF9">
        <w:trPr>
          <w:trHeight w:val="315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Арендная плата в ценах 2018 года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12,9514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0,0296</w:t>
            </w:r>
          </w:p>
        </w:tc>
      </w:tr>
      <w:tr w:rsidR="0018257A" w:rsidRPr="00E86592" w:rsidTr="00411EF9">
        <w:trPr>
          <w:trHeight w:val="465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К1 - Коэффициент категории арендатора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0,2087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0,2219</w:t>
            </w:r>
          </w:p>
        </w:tc>
      </w:tr>
      <w:tr w:rsidR="0018257A" w:rsidRPr="00E86592" w:rsidTr="00BC5C5D">
        <w:trPr>
          <w:trHeight w:val="414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С</w:t>
            </w:r>
            <w:r w:rsidRPr="00E86592">
              <w:rPr>
                <w:b/>
                <w:bCs/>
                <w:color w:val="000000"/>
                <w:sz w:val="23"/>
                <w:szCs w:val="23"/>
              </w:rPr>
              <w:t>АННИКОВСКИЙ СЕЛЬСОВЕТ</w:t>
            </w:r>
          </w:p>
        </w:tc>
      </w:tr>
      <w:tr w:rsidR="0018257A" w:rsidRPr="00E86592" w:rsidTr="00411EF9">
        <w:trPr>
          <w:trHeight w:val="547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Удельная кадастровая стоимость скорректированная на инфляцию (УКС*)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351,7671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2,1900</w:t>
            </w:r>
          </w:p>
        </w:tc>
      </w:tr>
      <w:tr w:rsidR="0018257A" w:rsidRPr="00E86592" w:rsidTr="00411EF9">
        <w:trPr>
          <w:trHeight w:val="315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Ставка земельного налога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0,0030</w:t>
            </w:r>
          </w:p>
        </w:tc>
      </w:tr>
      <w:tr w:rsidR="0018257A" w:rsidRPr="00E86592" w:rsidTr="00411EF9">
        <w:trPr>
          <w:trHeight w:val="447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Земельный налог с поправкой на инфляцию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5,2765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0,0066</w:t>
            </w:r>
          </w:p>
        </w:tc>
      </w:tr>
      <w:tr w:rsidR="0018257A" w:rsidRPr="00E86592" w:rsidTr="00411EF9">
        <w:trPr>
          <w:trHeight w:val="315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Арендная плата в ценах 2018 года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12,9514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0,0296</w:t>
            </w:r>
          </w:p>
        </w:tc>
      </w:tr>
      <w:tr w:rsidR="0018257A" w:rsidRPr="00E86592" w:rsidTr="00411EF9">
        <w:trPr>
          <w:trHeight w:val="480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К1 - Коэффициент категории арендатора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0,4074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0,2219</w:t>
            </w:r>
          </w:p>
        </w:tc>
      </w:tr>
      <w:tr w:rsidR="0018257A" w:rsidRPr="00E86592" w:rsidTr="00BC5C5D">
        <w:trPr>
          <w:trHeight w:val="393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СЕВЕРНЫЙ СЕЛЬСОВЕТ</w:t>
            </w:r>
          </w:p>
        </w:tc>
      </w:tr>
      <w:tr w:rsidR="0018257A" w:rsidRPr="00E86592" w:rsidTr="00411EF9">
        <w:trPr>
          <w:trHeight w:val="630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Удельная кадастровая стоимость скорректированная на инфляцию (УКС*)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163,2700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2,1900</w:t>
            </w:r>
          </w:p>
        </w:tc>
      </w:tr>
      <w:tr w:rsidR="0018257A" w:rsidRPr="00E86592" w:rsidTr="00411EF9">
        <w:trPr>
          <w:trHeight w:val="315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Ставка земельного налога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0,0030</w:t>
            </w:r>
          </w:p>
        </w:tc>
      </w:tr>
      <w:tr w:rsidR="0018257A" w:rsidRPr="00E86592" w:rsidTr="00411EF9">
        <w:trPr>
          <w:trHeight w:val="440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Земельный налог с поправкой на инфляцию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2,4491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0,0066</w:t>
            </w:r>
          </w:p>
        </w:tc>
      </w:tr>
      <w:tr w:rsidR="0018257A" w:rsidRPr="00E86592" w:rsidTr="00411EF9">
        <w:trPr>
          <w:trHeight w:val="315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Арендная плата в ценах 2018 года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12,9514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0,0296</w:t>
            </w:r>
          </w:p>
        </w:tc>
      </w:tr>
      <w:tr w:rsidR="0018257A" w:rsidRPr="00E86592" w:rsidTr="00411EF9">
        <w:trPr>
          <w:trHeight w:val="420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lastRenderedPageBreak/>
              <w:t>К1 - Коэффициент категории арендатора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0,1891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0,2219</w:t>
            </w:r>
          </w:p>
        </w:tc>
      </w:tr>
      <w:tr w:rsidR="0018257A" w:rsidRPr="00E86592" w:rsidTr="0018257A">
        <w:trPr>
          <w:trHeight w:val="31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СИБИРСКИЙ СЕЛЬСОВЕТ</w:t>
            </w:r>
          </w:p>
        </w:tc>
      </w:tr>
      <w:tr w:rsidR="0018257A" w:rsidRPr="00E86592" w:rsidTr="00411EF9">
        <w:trPr>
          <w:trHeight w:val="604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Удельная кадастровая стоимость скорректированная на инфляцию (УКС*)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220,8800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2,1900</w:t>
            </w:r>
          </w:p>
        </w:tc>
      </w:tr>
      <w:tr w:rsidR="0018257A" w:rsidRPr="00E86592" w:rsidTr="00411EF9">
        <w:trPr>
          <w:trHeight w:val="315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Ставка земельного налога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0,0030</w:t>
            </w:r>
          </w:p>
        </w:tc>
      </w:tr>
      <w:tr w:rsidR="0018257A" w:rsidRPr="00E86592" w:rsidTr="00411EF9">
        <w:trPr>
          <w:trHeight w:val="348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Земельный налог с поправкой на инфляцию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3,3132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0,0066</w:t>
            </w:r>
          </w:p>
        </w:tc>
      </w:tr>
      <w:tr w:rsidR="0018257A" w:rsidRPr="00E86592" w:rsidTr="00411EF9">
        <w:trPr>
          <w:trHeight w:val="315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Арендная плата в ценах 2018 года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12,9514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0,0296</w:t>
            </w:r>
          </w:p>
        </w:tc>
      </w:tr>
      <w:tr w:rsidR="0018257A" w:rsidRPr="00E86592" w:rsidTr="00411EF9">
        <w:trPr>
          <w:trHeight w:val="495"/>
        </w:trPr>
        <w:tc>
          <w:tcPr>
            <w:tcW w:w="4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К1 - Коэффициент категории арендатора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0,2558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0,2219</w:t>
            </w:r>
          </w:p>
        </w:tc>
      </w:tr>
      <w:tr w:rsidR="0018257A" w:rsidRPr="00E86592" w:rsidTr="0018257A">
        <w:trPr>
          <w:trHeight w:val="31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СОЛНЕЧНЫЙ СЕЛЬСОВЕТ</w:t>
            </w:r>
          </w:p>
        </w:tc>
      </w:tr>
      <w:tr w:rsidR="0018257A" w:rsidRPr="00E86592" w:rsidTr="00411EF9">
        <w:trPr>
          <w:trHeight w:val="630"/>
        </w:trPr>
        <w:tc>
          <w:tcPr>
            <w:tcW w:w="5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Удельная кадастровая стоимость скорректированная на инфляцию (УКС*)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-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-</w:t>
            </w:r>
          </w:p>
        </w:tc>
      </w:tr>
      <w:tr w:rsidR="0018257A" w:rsidRPr="00E86592" w:rsidTr="00411EF9">
        <w:trPr>
          <w:trHeight w:val="315"/>
        </w:trPr>
        <w:tc>
          <w:tcPr>
            <w:tcW w:w="5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Ставка земельного налога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0,0030</w:t>
            </w:r>
          </w:p>
        </w:tc>
      </w:tr>
      <w:tr w:rsidR="0018257A" w:rsidRPr="00E86592" w:rsidTr="00411EF9">
        <w:trPr>
          <w:trHeight w:val="412"/>
        </w:trPr>
        <w:tc>
          <w:tcPr>
            <w:tcW w:w="5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Земельный налог с поправкой на инфляцию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-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-</w:t>
            </w:r>
          </w:p>
        </w:tc>
      </w:tr>
      <w:tr w:rsidR="0018257A" w:rsidRPr="00E86592" w:rsidTr="00411EF9">
        <w:trPr>
          <w:trHeight w:val="315"/>
        </w:trPr>
        <w:tc>
          <w:tcPr>
            <w:tcW w:w="5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Арендная плата в ценах 2018 года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12,9514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0,0296</w:t>
            </w:r>
          </w:p>
        </w:tc>
      </w:tr>
      <w:tr w:rsidR="0018257A" w:rsidRPr="00E86592" w:rsidTr="00411EF9">
        <w:trPr>
          <w:trHeight w:val="495"/>
        </w:trPr>
        <w:tc>
          <w:tcPr>
            <w:tcW w:w="5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К1 - Коэффициент категории арендатора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0,3614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0,2219</w:t>
            </w:r>
          </w:p>
        </w:tc>
      </w:tr>
      <w:tr w:rsidR="0018257A" w:rsidRPr="00E86592" w:rsidTr="0018257A">
        <w:trPr>
          <w:trHeight w:val="31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СОРОЧЕЛОГОВСКИЙ СЕЛЬСОВЕТ</w:t>
            </w:r>
          </w:p>
        </w:tc>
      </w:tr>
      <w:tr w:rsidR="0018257A" w:rsidRPr="00E86592" w:rsidTr="00411EF9">
        <w:trPr>
          <w:trHeight w:val="630"/>
        </w:trPr>
        <w:tc>
          <w:tcPr>
            <w:tcW w:w="5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Удельная кадастровая стоимость скорректированная на инфляцию (УКС*)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228,2500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2,1900</w:t>
            </w:r>
          </w:p>
        </w:tc>
      </w:tr>
      <w:tr w:rsidR="0018257A" w:rsidRPr="00E86592" w:rsidTr="00411EF9">
        <w:trPr>
          <w:trHeight w:val="315"/>
        </w:trPr>
        <w:tc>
          <w:tcPr>
            <w:tcW w:w="5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Ставка земельного налога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0,0030</w:t>
            </w:r>
          </w:p>
        </w:tc>
      </w:tr>
      <w:tr w:rsidR="0018257A" w:rsidRPr="00E86592" w:rsidTr="00411EF9">
        <w:trPr>
          <w:trHeight w:val="434"/>
        </w:trPr>
        <w:tc>
          <w:tcPr>
            <w:tcW w:w="5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Земельный налог с поправкой на инфляцию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3,4238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0,0066</w:t>
            </w:r>
          </w:p>
        </w:tc>
      </w:tr>
      <w:tr w:rsidR="0018257A" w:rsidRPr="00E86592" w:rsidTr="00411EF9">
        <w:trPr>
          <w:trHeight w:val="315"/>
        </w:trPr>
        <w:tc>
          <w:tcPr>
            <w:tcW w:w="5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color w:val="000000"/>
                <w:sz w:val="23"/>
                <w:szCs w:val="23"/>
              </w:rPr>
            </w:pPr>
            <w:r w:rsidRPr="00E86592">
              <w:rPr>
                <w:color w:val="000000"/>
                <w:sz w:val="23"/>
                <w:szCs w:val="23"/>
              </w:rPr>
              <w:t>Арендная плата в ценах 2018 года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12,9514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sz w:val="23"/>
                <w:szCs w:val="23"/>
              </w:rPr>
            </w:pPr>
            <w:r w:rsidRPr="00E86592">
              <w:rPr>
                <w:sz w:val="23"/>
                <w:szCs w:val="23"/>
              </w:rPr>
              <w:t>0,0296</w:t>
            </w:r>
          </w:p>
        </w:tc>
      </w:tr>
      <w:tr w:rsidR="0018257A" w:rsidRPr="00E86592" w:rsidTr="00411EF9">
        <w:trPr>
          <w:trHeight w:val="374"/>
        </w:trPr>
        <w:tc>
          <w:tcPr>
            <w:tcW w:w="5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E86592">
              <w:rPr>
                <w:b/>
                <w:bCs/>
                <w:color w:val="000000"/>
                <w:sz w:val="23"/>
                <w:szCs w:val="23"/>
              </w:rPr>
              <w:t>К1 - Коэффициент категории арендатора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0,2644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7A" w:rsidRPr="00E86592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E86592">
              <w:rPr>
                <w:b/>
                <w:bCs/>
                <w:sz w:val="23"/>
                <w:szCs w:val="23"/>
              </w:rPr>
              <w:t>0,2219</w:t>
            </w:r>
          </w:p>
        </w:tc>
      </w:tr>
      <w:tr w:rsidR="0018257A" w:rsidRPr="00E86592" w:rsidTr="0018257A">
        <w:trPr>
          <w:trHeight w:val="315"/>
        </w:trPr>
        <w:tc>
          <w:tcPr>
            <w:tcW w:w="10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18257A" w:rsidRPr="006615C7" w:rsidRDefault="0018257A" w:rsidP="0018257A">
            <w:pPr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6615C7">
              <w:rPr>
                <w:b/>
                <w:bCs/>
                <w:color w:val="000000"/>
                <w:sz w:val="23"/>
                <w:szCs w:val="23"/>
              </w:rPr>
              <w:t>В СРЕДНЕМ ПО ПЕРВОМАЙСКОМУ РАЙОНУ</w:t>
            </w:r>
          </w:p>
        </w:tc>
      </w:tr>
      <w:tr w:rsidR="0018257A" w:rsidRPr="006615C7" w:rsidTr="00411EF9">
        <w:trPr>
          <w:trHeight w:val="630"/>
        </w:trPr>
        <w:tc>
          <w:tcPr>
            <w:tcW w:w="5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57A" w:rsidRPr="006615C7" w:rsidRDefault="0018257A" w:rsidP="0018257A">
            <w:pPr>
              <w:rPr>
                <w:color w:val="000000"/>
                <w:sz w:val="23"/>
                <w:szCs w:val="23"/>
              </w:rPr>
            </w:pPr>
            <w:r w:rsidRPr="006615C7">
              <w:rPr>
                <w:color w:val="000000"/>
                <w:sz w:val="23"/>
                <w:szCs w:val="23"/>
              </w:rPr>
              <w:t>Удельная кадастровая стоимость скорректированная на инфляцию (УКС*)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57A" w:rsidRPr="006615C7" w:rsidRDefault="0018257A" w:rsidP="0018257A">
            <w:pPr>
              <w:jc w:val="center"/>
              <w:rPr>
                <w:sz w:val="23"/>
                <w:szCs w:val="23"/>
              </w:rPr>
            </w:pPr>
            <w:r w:rsidRPr="006615C7">
              <w:rPr>
                <w:sz w:val="23"/>
                <w:szCs w:val="23"/>
              </w:rPr>
              <w:t>312,0100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57A" w:rsidRPr="006615C7" w:rsidRDefault="0018257A" w:rsidP="0018257A">
            <w:pPr>
              <w:jc w:val="center"/>
              <w:rPr>
                <w:sz w:val="23"/>
                <w:szCs w:val="23"/>
              </w:rPr>
            </w:pPr>
            <w:r w:rsidRPr="006615C7">
              <w:rPr>
                <w:sz w:val="23"/>
                <w:szCs w:val="23"/>
              </w:rPr>
              <w:t>2,1900</w:t>
            </w:r>
          </w:p>
        </w:tc>
      </w:tr>
      <w:tr w:rsidR="0018257A" w:rsidRPr="00E86592" w:rsidTr="00411EF9">
        <w:trPr>
          <w:trHeight w:val="315"/>
        </w:trPr>
        <w:tc>
          <w:tcPr>
            <w:tcW w:w="5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57A" w:rsidRPr="006615C7" w:rsidRDefault="0018257A" w:rsidP="0018257A">
            <w:pPr>
              <w:rPr>
                <w:color w:val="000000"/>
                <w:sz w:val="23"/>
                <w:szCs w:val="23"/>
              </w:rPr>
            </w:pPr>
            <w:r w:rsidRPr="006615C7">
              <w:rPr>
                <w:color w:val="000000"/>
                <w:sz w:val="23"/>
                <w:szCs w:val="23"/>
              </w:rPr>
              <w:t>Ставка земельного налога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57A" w:rsidRPr="006615C7" w:rsidRDefault="0018257A" w:rsidP="0018257A">
            <w:pPr>
              <w:jc w:val="center"/>
              <w:rPr>
                <w:sz w:val="23"/>
                <w:szCs w:val="23"/>
              </w:rPr>
            </w:pPr>
            <w:r w:rsidRPr="006615C7">
              <w:rPr>
                <w:sz w:val="23"/>
                <w:szCs w:val="23"/>
              </w:rPr>
              <w:t>0,0150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57A" w:rsidRPr="006615C7" w:rsidRDefault="0018257A" w:rsidP="0018257A">
            <w:pPr>
              <w:jc w:val="center"/>
              <w:rPr>
                <w:sz w:val="23"/>
                <w:szCs w:val="23"/>
              </w:rPr>
            </w:pPr>
            <w:r w:rsidRPr="006615C7">
              <w:rPr>
                <w:sz w:val="23"/>
                <w:szCs w:val="23"/>
              </w:rPr>
              <w:t>0,0030</w:t>
            </w:r>
          </w:p>
        </w:tc>
      </w:tr>
      <w:tr w:rsidR="0018257A" w:rsidRPr="00E86592" w:rsidTr="00411EF9">
        <w:trPr>
          <w:trHeight w:val="398"/>
        </w:trPr>
        <w:tc>
          <w:tcPr>
            <w:tcW w:w="5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57A" w:rsidRPr="006615C7" w:rsidRDefault="0018257A" w:rsidP="0018257A">
            <w:pPr>
              <w:rPr>
                <w:color w:val="000000"/>
                <w:sz w:val="23"/>
                <w:szCs w:val="23"/>
              </w:rPr>
            </w:pPr>
            <w:r w:rsidRPr="006615C7">
              <w:rPr>
                <w:color w:val="000000"/>
                <w:sz w:val="23"/>
                <w:szCs w:val="23"/>
              </w:rPr>
              <w:t>Земельный налог с поправкой на инфляцию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57A" w:rsidRPr="006615C7" w:rsidRDefault="0018257A" w:rsidP="0018257A">
            <w:pPr>
              <w:jc w:val="center"/>
              <w:rPr>
                <w:sz w:val="23"/>
                <w:szCs w:val="23"/>
              </w:rPr>
            </w:pPr>
            <w:r w:rsidRPr="006615C7">
              <w:rPr>
                <w:sz w:val="23"/>
                <w:szCs w:val="23"/>
              </w:rPr>
              <w:t>4,6802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57A" w:rsidRPr="006615C7" w:rsidRDefault="0018257A" w:rsidP="0018257A">
            <w:pPr>
              <w:jc w:val="center"/>
              <w:rPr>
                <w:sz w:val="23"/>
                <w:szCs w:val="23"/>
              </w:rPr>
            </w:pPr>
            <w:r w:rsidRPr="006615C7">
              <w:rPr>
                <w:sz w:val="23"/>
                <w:szCs w:val="23"/>
              </w:rPr>
              <w:t>0,0066</w:t>
            </w:r>
          </w:p>
        </w:tc>
      </w:tr>
      <w:tr w:rsidR="0018257A" w:rsidRPr="00E86592" w:rsidTr="00411EF9">
        <w:trPr>
          <w:trHeight w:val="315"/>
        </w:trPr>
        <w:tc>
          <w:tcPr>
            <w:tcW w:w="5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57A" w:rsidRPr="006615C7" w:rsidRDefault="0018257A" w:rsidP="0018257A">
            <w:pPr>
              <w:rPr>
                <w:color w:val="000000"/>
                <w:sz w:val="23"/>
                <w:szCs w:val="23"/>
              </w:rPr>
            </w:pPr>
            <w:r w:rsidRPr="006615C7">
              <w:rPr>
                <w:color w:val="000000"/>
                <w:sz w:val="23"/>
                <w:szCs w:val="23"/>
              </w:rPr>
              <w:t>Арендная плата в ценах 2018 года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57A" w:rsidRPr="006615C7" w:rsidRDefault="0018257A" w:rsidP="0018257A">
            <w:pPr>
              <w:jc w:val="center"/>
              <w:rPr>
                <w:sz w:val="23"/>
                <w:szCs w:val="23"/>
              </w:rPr>
            </w:pPr>
            <w:r w:rsidRPr="006615C7">
              <w:rPr>
                <w:sz w:val="23"/>
                <w:szCs w:val="23"/>
              </w:rPr>
              <w:t>12,9514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57A" w:rsidRPr="006615C7" w:rsidRDefault="0018257A" w:rsidP="0018257A">
            <w:pPr>
              <w:jc w:val="center"/>
              <w:rPr>
                <w:sz w:val="23"/>
                <w:szCs w:val="23"/>
              </w:rPr>
            </w:pPr>
            <w:r w:rsidRPr="006615C7">
              <w:rPr>
                <w:sz w:val="23"/>
                <w:szCs w:val="23"/>
              </w:rPr>
              <w:t>0,0296</w:t>
            </w:r>
          </w:p>
        </w:tc>
      </w:tr>
      <w:tr w:rsidR="0018257A" w:rsidRPr="00E86592" w:rsidTr="00411EF9">
        <w:trPr>
          <w:trHeight w:val="630"/>
        </w:trPr>
        <w:tc>
          <w:tcPr>
            <w:tcW w:w="51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57A" w:rsidRPr="006615C7" w:rsidRDefault="0018257A" w:rsidP="0018257A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6615C7">
              <w:rPr>
                <w:b/>
                <w:bCs/>
                <w:color w:val="000000"/>
                <w:sz w:val="23"/>
                <w:szCs w:val="23"/>
              </w:rPr>
              <w:t>К1 - Коэффициент категории арендатора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57A" w:rsidRPr="006615C7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6615C7">
              <w:rPr>
                <w:b/>
                <w:bCs/>
                <w:sz w:val="23"/>
                <w:szCs w:val="23"/>
              </w:rPr>
              <w:t>0,3614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8257A" w:rsidRPr="006615C7" w:rsidRDefault="0018257A" w:rsidP="0018257A">
            <w:pPr>
              <w:jc w:val="center"/>
              <w:rPr>
                <w:b/>
                <w:bCs/>
                <w:sz w:val="23"/>
                <w:szCs w:val="23"/>
              </w:rPr>
            </w:pPr>
            <w:r w:rsidRPr="006615C7">
              <w:rPr>
                <w:b/>
                <w:bCs/>
                <w:sz w:val="23"/>
                <w:szCs w:val="23"/>
              </w:rPr>
              <w:t>0,2219</w:t>
            </w:r>
          </w:p>
        </w:tc>
      </w:tr>
    </w:tbl>
    <w:p w:rsidR="0018257A" w:rsidRPr="006615C7" w:rsidRDefault="0018257A" w:rsidP="0018257A">
      <w:pPr>
        <w:tabs>
          <w:tab w:val="left" w:pos="709"/>
        </w:tabs>
        <w:ind w:firstLine="709"/>
        <w:jc w:val="both"/>
        <w:rPr>
          <w:sz w:val="21"/>
          <w:szCs w:val="21"/>
        </w:rPr>
      </w:pPr>
    </w:p>
    <w:p w:rsidR="0018257A" w:rsidRDefault="0018257A" w:rsidP="0061208E"/>
    <w:p w:rsidR="0018257A" w:rsidRDefault="0018257A" w:rsidP="0061208E"/>
    <w:p w:rsidR="0061208E" w:rsidRDefault="0061208E" w:rsidP="0061208E"/>
    <w:p w:rsidR="0061208E" w:rsidRDefault="0061208E" w:rsidP="0061208E"/>
    <w:p w:rsidR="0061208E" w:rsidRDefault="0061208E" w:rsidP="0061208E"/>
    <w:p w:rsidR="0061208E" w:rsidRDefault="0061208E" w:rsidP="0061208E"/>
    <w:p w:rsidR="0061208E" w:rsidRDefault="0061208E" w:rsidP="0061208E"/>
    <w:p w:rsidR="0061208E" w:rsidRDefault="0061208E" w:rsidP="0061208E"/>
    <w:p w:rsidR="0061208E" w:rsidRDefault="0061208E" w:rsidP="0061208E"/>
    <w:p w:rsidR="0061208E" w:rsidRDefault="0061208E" w:rsidP="0061208E"/>
    <w:p w:rsidR="0061208E" w:rsidRDefault="0061208E" w:rsidP="0061208E"/>
    <w:p w:rsidR="0061208E" w:rsidRDefault="0061208E" w:rsidP="0061208E"/>
    <w:sectPr w:rsidR="0061208E" w:rsidSect="00F927AD">
      <w:headerReference w:type="default" r:id="rId9"/>
      <w:headerReference w:type="first" r:id="rId10"/>
      <w:type w:val="continuous"/>
      <w:pgSz w:w="11906" w:h="16838"/>
      <w:pgMar w:top="709" w:right="851" w:bottom="851" w:left="1134" w:header="284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F68" w:rsidRDefault="00764F68">
      <w:r>
        <w:separator/>
      </w:r>
    </w:p>
  </w:endnote>
  <w:endnote w:type="continuationSeparator" w:id="1">
    <w:p w:rsidR="00764F68" w:rsidRDefault="00764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F68" w:rsidRDefault="00764F68">
      <w:r>
        <w:separator/>
      </w:r>
    </w:p>
  </w:footnote>
  <w:footnote w:type="continuationSeparator" w:id="1">
    <w:p w:rsidR="00764F68" w:rsidRDefault="00764F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22719"/>
      <w:docPartObj>
        <w:docPartGallery w:val="Page Numbers (Top of Page)"/>
        <w:docPartUnique/>
      </w:docPartObj>
    </w:sdtPr>
    <w:sdtContent>
      <w:p w:rsidR="0018257A" w:rsidRDefault="007176C3">
        <w:pPr>
          <w:pStyle w:val="a7"/>
          <w:jc w:val="center"/>
        </w:pPr>
        <w:fldSimple w:instr=" PAGE   \* MERGEFORMAT ">
          <w:r w:rsidR="00411EF9">
            <w:rPr>
              <w:noProof/>
            </w:rPr>
            <w:t>13</w:t>
          </w:r>
        </w:fldSimple>
      </w:p>
    </w:sdtContent>
  </w:sdt>
  <w:p w:rsidR="0018257A" w:rsidRPr="00B03F95" w:rsidRDefault="0018257A" w:rsidP="00EF12D9">
    <w:pPr>
      <w:pStyle w:val="a7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57A" w:rsidRDefault="0018257A" w:rsidP="009D021C">
    <w:pPr>
      <w:pStyle w:val="a7"/>
      <w:tabs>
        <w:tab w:val="center" w:pos="4962"/>
        <w:tab w:val="right" w:pos="9924"/>
      </w:tabs>
      <w:ind w:right="-1"/>
    </w:pPr>
    <w:r>
      <w:tab/>
    </w:r>
  </w:p>
  <w:p w:rsidR="0018257A" w:rsidRDefault="0018257A" w:rsidP="005E48E5">
    <w:pPr>
      <w:pStyle w:val="a7"/>
      <w:tabs>
        <w:tab w:val="center" w:pos="4962"/>
        <w:tab w:val="right" w:pos="9924"/>
      </w:tabs>
      <w:ind w:right="-1"/>
      <w:jc w:val="center"/>
    </w:pPr>
    <w:r>
      <w:rPr>
        <w:noProof/>
      </w:rPr>
      <w:drawing>
        <wp:inline distT="0" distB="0" distL="0" distR="0">
          <wp:extent cx="428625" cy="723900"/>
          <wp:effectExtent l="19050" t="0" r="9525" b="0"/>
          <wp:docPr id="1" name="Рисунок 1" descr="gerb_per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perv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87EF9"/>
    <w:multiLevelType w:val="hybridMultilevel"/>
    <w:tmpl w:val="EA3A5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373699"/>
    <w:multiLevelType w:val="hybridMultilevel"/>
    <w:tmpl w:val="2BEC56BA"/>
    <w:lvl w:ilvl="0" w:tplc="842E42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attachedTemplate r:id="rId1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384AF3"/>
    <w:rsid w:val="00016A46"/>
    <w:rsid w:val="00027525"/>
    <w:rsid w:val="00075EAD"/>
    <w:rsid w:val="000D7E6A"/>
    <w:rsid w:val="000F39A1"/>
    <w:rsid w:val="00110B57"/>
    <w:rsid w:val="00111175"/>
    <w:rsid w:val="00114B47"/>
    <w:rsid w:val="00115C85"/>
    <w:rsid w:val="00115CE8"/>
    <w:rsid w:val="0018257A"/>
    <w:rsid w:val="00192D6C"/>
    <w:rsid w:val="001941ED"/>
    <w:rsid w:val="00195F1B"/>
    <w:rsid w:val="001C2EAB"/>
    <w:rsid w:val="001E243D"/>
    <w:rsid w:val="001E56B2"/>
    <w:rsid w:val="002003D9"/>
    <w:rsid w:val="0021486C"/>
    <w:rsid w:val="00225A7C"/>
    <w:rsid w:val="0022608F"/>
    <w:rsid w:val="00227D6D"/>
    <w:rsid w:val="00236C8E"/>
    <w:rsid w:val="00266405"/>
    <w:rsid w:val="0027015C"/>
    <w:rsid w:val="00272EFB"/>
    <w:rsid w:val="00281A5A"/>
    <w:rsid w:val="00287965"/>
    <w:rsid w:val="002B65B6"/>
    <w:rsid w:val="00320520"/>
    <w:rsid w:val="0033118E"/>
    <w:rsid w:val="0034181A"/>
    <w:rsid w:val="00345B54"/>
    <w:rsid w:val="00347A08"/>
    <w:rsid w:val="003510BD"/>
    <w:rsid w:val="003544A6"/>
    <w:rsid w:val="00384AF3"/>
    <w:rsid w:val="00386F48"/>
    <w:rsid w:val="0039643D"/>
    <w:rsid w:val="003B5014"/>
    <w:rsid w:val="003D1B0C"/>
    <w:rsid w:val="003E029D"/>
    <w:rsid w:val="0040032C"/>
    <w:rsid w:val="00411EF9"/>
    <w:rsid w:val="004307A3"/>
    <w:rsid w:val="0043740D"/>
    <w:rsid w:val="004426AB"/>
    <w:rsid w:val="00466BEB"/>
    <w:rsid w:val="0048577F"/>
    <w:rsid w:val="00495639"/>
    <w:rsid w:val="004C21E1"/>
    <w:rsid w:val="0053260F"/>
    <w:rsid w:val="00542C75"/>
    <w:rsid w:val="00546248"/>
    <w:rsid w:val="00551AB6"/>
    <w:rsid w:val="00575981"/>
    <w:rsid w:val="0059162E"/>
    <w:rsid w:val="005B4B8B"/>
    <w:rsid w:val="005D5C92"/>
    <w:rsid w:val="005E48E5"/>
    <w:rsid w:val="005F6751"/>
    <w:rsid w:val="006001BD"/>
    <w:rsid w:val="006012F2"/>
    <w:rsid w:val="0061208E"/>
    <w:rsid w:val="0062050B"/>
    <w:rsid w:val="006273C2"/>
    <w:rsid w:val="006544C7"/>
    <w:rsid w:val="00663159"/>
    <w:rsid w:val="006850E6"/>
    <w:rsid w:val="006918FF"/>
    <w:rsid w:val="006940E2"/>
    <w:rsid w:val="006A1D5A"/>
    <w:rsid w:val="006A7CE1"/>
    <w:rsid w:val="006B18A4"/>
    <w:rsid w:val="00712A45"/>
    <w:rsid w:val="00716660"/>
    <w:rsid w:val="007176C3"/>
    <w:rsid w:val="00717C5D"/>
    <w:rsid w:val="00720BEC"/>
    <w:rsid w:val="00721B15"/>
    <w:rsid w:val="007274E6"/>
    <w:rsid w:val="0073572A"/>
    <w:rsid w:val="00764F68"/>
    <w:rsid w:val="007A34C8"/>
    <w:rsid w:val="007B4F15"/>
    <w:rsid w:val="007C2180"/>
    <w:rsid w:val="007E6410"/>
    <w:rsid w:val="0082120D"/>
    <w:rsid w:val="00832248"/>
    <w:rsid w:val="008454AC"/>
    <w:rsid w:val="00890E66"/>
    <w:rsid w:val="008A6201"/>
    <w:rsid w:val="008B3DDF"/>
    <w:rsid w:val="008F2D61"/>
    <w:rsid w:val="008F5EB8"/>
    <w:rsid w:val="008F6DE9"/>
    <w:rsid w:val="00906151"/>
    <w:rsid w:val="00933C63"/>
    <w:rsid w:val="00942AA4"/>
    <w:rsid w:val="009703DF"/>
    <w:rsid w:val="00977173"/>
    <w:rsid w:val="009863B4"/>
    <w:rsid w:val="00996657"/>
    <w:rsid w:val="009B0F4E"/>
    <w:rsid w:val="009D021C"/>
    <w:rsid w:val="009D0900"/>
    <w:rsid w:val="009D4B99"/>
    <w:rsid w:val="009E3E31"/>
    <w:rsid w:val="009F0248"/>
    <w:rsid w:val="00A03148"/>
    <w:rsid w:val="00A07903"/>
    <w:rsid w:val="00A10F91"/>
    <w:rsid w:val="00A1167C"/>
    <w:rsid w:val="00A21DB6"/>
    <w:rsid w:val="00A24304"/>
    <w:rsid w:val="00A25D4E"/>
    <w:rsid w:val="00A32BD7"/>
    <w:rsid w:val="00A51795"/>
    <w:rsid w:val="00A81A51"/>
    <w:rsid w:val="00AC3771"/>
    <w:rsid w:val="00AD525D"/>
    <w:rsid w:val="00B034DE"/>
    <w:rsid w:val="00B03F95"/>
    <w:rsid w:val="00B04DC3"/>
    <w:rsid w:val="00B07174"/>
    <w:rsid w:val="00B177C3"/>
    <w:rsid w:val="00B4371A"/>
    <w:rsid w:val="00B76681"/>
    <w:rsid w:val="00BA7D80"/>
    <w:rsid w:val="00BC0005"/>
    <w:rsid w:val="00BC5C5D"/>
    <w:rsid w:val="00BC697D"/>
    <w:rsid w:val="00BD2BFE"/>
    <w:rsid w:val="00BD594D"/>
    <w:rsid w:val="00BD6F32"/>
    <w:rsid w:val="00C30140"/>
    <w:rsid w:val="00C362D0"/>
    <w:rsid w:val="00C5529C"/>
    <w:rsid w:val="00C90AA1"/>
    <w:rsid w:val="00C9457C"/>
    <w:rsid w:val="00CA146C"/>
    <w:rsid w:val="00CA44AF"/>
    <w:rsid w:val="00CB48FE"/>
    <w:rsid w:val="00CB5FDD"/>
    <w:rsid w:val="00CC5B48"/>
    <w:rsid w:val="00CD057E"/>
    <w:rsid w:val="00CD506C"/>
    <w:rsid w:val="00CE1E53"/>
    <w:rsid w:val="00CE3D14"/>
    <w:rsid w:val="00CE3F9F"/>
    <w:rsid w:val="00CF6EE6"/>
    <w:rsid w:val="00CF7C69"/>
    <w:rsid w:val="00D42EAD"/>
    <w:rsid w:val="00D644DA"/>
    <w:rsid w:val="00D77613"/>
    <w:rsid w:val="00D8661E"/>
    <w:rsid w:val="00D9174A"/>
    <w:rsid w:val="00DA007D"/>
    <w:rsid w:val="00DA5FD7"/>
    <w:rsid w:val="00DA726E"/>
    <w:rsid w:val="00DC00A4"/>
    <w:rsid w:val="00DF16C8"/>
    <w:rsid w:val="00DF3922"/>
    <w:rsid w:val="00E16C8E"/>
    <w:rsid w:val="00E178DC"/>
    <w:rsid w:val="00E27786"/>
    <w:rsid w:val="00E27C5D"/>
    <w:rsid w:val="00E352AA"/>
    <w:rsid w:val="00E43D3D"/>
    <w:rsid w:val="00E51EEE"/>
    <w:rsid w:val="00E74022"/>
    <w:rsid w:val="00EB59E7"/>
    <w:rsid w:val="00ED2972"/>
    <w:rsid w:val="00ED2DD0"/>
    <w:rsid w:val="00ED7DDB"/>
    <w:rsid w:val="00EE5023"/>
    <w:rsid w:val="00EF12D9"/>
    <w:rsid w:val="00F05CEB"/>
    <w:rsid w:val="00F25560"/>
    <w:rsid w:val="00F2570E"/>
    <w:rsid w:val="00F31E9F"/>
    <w:rsid w:val="00F5640C"/>
    <w:rsid w:val="00F57806"/>
    <w:rsid w:val="00F64A03"/>
    <w:rsid w:val="00F706A6"/>
    <w:rsid w:val="00F750B1"/>
    <w:rsid w:val="00F77D81"/>
    <w:rsid w:val="00F77E12"/>
    <w:rsid w:val="00F927AD"/>
    <w:rsid w:val="00FA1663"/>
    <w:rsid w:val="00FA2134"/>
    <w:rsid w:val="00FB112C"/>
    <w:rsid w:val="00FE1DE4"/>
    <w:rsid w:val="00FF56DD"/>
    <w:rsid w:val="00FF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63B4"/>
  </w:style>
  <w:style w:type="paragraph" w:styleId="1">
    <w:name w:val="heading 1"/>
    <w:basedOn w:val="a"/>
    <w:next w:val="a"/>
    <w:link w:val="10"/>
    <w:uiPriority w:val="9"/>
    <w:qFormat/>
    <w:rsid w:val="009863B4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9863B4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9863B4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9863B4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9863B4"/>
    <w:pPr>
      <w:keepNext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9863B4"/>
    <w:pPr>
      <w:keepNext/>
      <w:jc w:val="center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9863B4"/>
    <w:pPr>
      <w:keepNext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9863B4"/>
    <w:pPr>
      <w:keepNext/>
      <w:ind w:firstLine="567"/>
      <w:outlineLvl w:val="7"/>
    </w:pPr>
    <w:rPr>
      <w:sz w:val="26"/>
    </w:rPr>
  </w:style>
  <w:style w:type="paragraph" w:styleId="9">
    <w:name w:val="heading 9"/>
    <w:basedOn w:val="a"/>
    <w:next w:val="a"/>
    <w:qFormat/>
    <w:rsid w:val="009863B4"/>
    <w:pPr>
      <w:keepNext/>
      <w:jc w:val="both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257A"/>
    <w:rPr>
      <w:sz w:val="28"/>
    </w:rPr>
  </w:style>
  <w:style w:type="paragraph" w:styleId="a3">
    <w:name w:val="Body Text"/>
    <w:basedOn w:val="a"/>
    <w:rsid w:val="009863B4"/>
    <w:rPr>
      <w:sz w:val="26"/>
    </w:rPr>
  </w:style>
  <w:style w:type="paragraph" w:styleId="a4">
    <w:name w:val="Body Text Indent"/>
    <w:basedOn w:val="a"/>
    <w:rsid w:val="009863B4"/>
    <w:pPr>
      <w:ind w:firstLine="567"/>
      <w:jc w:val="both"/>
    </w:pPr>
    <w:rPr>
      <w:sz w:val="28"/>
    </w:rPr>
  </w:style>
  <w:style w:type="character" w:styleId="a5">
    <w:name w:val="Hyperlink"/>
    <w:uiPriority w:val="99"/>
    <w:rsid w:val="00D77613"/>
    <w:rPr>
      <w:color w:val="0000FF"/>
      <w:u w:val="single"/>
    </w:rPr>
  </w:style>
  <w:style w:type="paragraph" w:styleId="a6">
    <w:name w:val="Balloon Text"/>
    <w:basedOn w:val="a"/>
    <w:semiHidden/>
    <w:rsid w:val="0026640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6001B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7D6D"/>
  </w:style>
  <w:style w:type="paragraph" w:styleId="a9">
    <w:name w:val="footer"/>
    <w:basedOn w:val="a"/>
    <w:link w:val="aa"/>
    <w:uiPriority w:val="99"/>
    <w:rsid w:val="006001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8257A"/>
  </w:style>
  <w:style w:type="paragraph" w:styleId="ab">
    <w:name w:val="Title"/>
    <w:basedOn w:val="a"/>
    <w:link w:val="ac"/>
    <w:qFormat/>
    <w:rsid w:val="008454AC"/>
    <w:pPr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8454AC"/>
    <w:rPr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C5B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2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rv-al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lonso\Application%20Data\Microsoft\&#1064;&#1072;&#1073;&#1083;&#1086;&#1085;&#1099;\&#1056;&#1057;&#1053;&#1044;_&#1088;&#1077;&#1096;&#1077;&#1085;&#1080;&#1077;_&#1041;&#1086;&#1082;&#1072;&#1088;&#1077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92861-8C4B-4FBF-8CD8-C9B12AA78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РСНД_решение_Бокарев</Template>
  <TotalTime>26</TotalTime>
  <Pages>13</Pages>
  <Words>4720</Words>
  <Characters>26907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                         Директору</vt:lpstr>
    </vt:vector>
  </TitlesOfParts>
  <Company>Администрация</Company>
  <LinksUpToDate>false</LinksUpToDate>
  <CharactersWithSpaces>31564</CharactersWithSpaces>
  <SharedDoc>false</SharedDoc>
  <HLinks>
    <vt:vector size="6" baseType="variant">
      <vt:variant>
        <vt:i4>3342372</vt:i4>
      </vt:variant>
      <vt:variant>
        <vt:i4>0</vt:i4>
      </vt:variant>
      <vt:variant>
        <vt:i4>0</vt:i4>
      </vt:variant>
      <vt:variant>
        <vt:i4>5</vt:i4>
      </vt:variant>
      <vt:variant>
        <vt:lpwstr>http://www.perv-alt.ru/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                         Директору</dc:title>
  <dc:creator>PotatO</dc:creator>
  <cp:lastModifiedBy>Юридический отдел</cp:lastModifiedBy>
  <cp:revision>2</cp:revision>
  <cp:lastPrinted>2019-01-29T07:38:00Z</cp:lastPrinted>
  <dcterms:created xsi:type="dcterms:W3CDTF">2019-02-25T04:49:00Z</dcterms:created>
  <dcterms:modified xsi:type="dcterms:W3CDTF">2019-02-25T04:49:00Z</dcterms:modified>
</cp:coreProperties>
</file>